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header2.xml" ContentType="application/vnd.openxmlformats-officedocument.wordprocessingml.header+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customXml/itemProps1.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3.xml" ContentType="application/vnd.openxmlformats-officedocument.customXmlPropertie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6.xml" ContentType="application/vnd.openxmlformats-officedocument.customXmlProperties+xml"/>
  <Override PartName="/customXml/itemProps7.xml" ContentType="application/vnd.openxmlformats-officedocument.customXml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Pr="007C3368" w:rsidRDefault="00FB5530" w:rsidP="00FB5530">
      <w:pPr>
        <w:tabs>
          <w:tab w:val="left" w:pos="2520"/>
        </w:tabs>
        <w:rPr>
          <w:sz w:val="44"/>
          <w:szCs w:val="44"/>
        </w:rPr>
      </w:pPr>
    </w:p>
    <w:p w14:paraId="0A37501D" w14:textId="77777777" w:rsidR="00424EE9" w:rsidRDefault="00424EE9" w:rsidP="00FB5530">
      <w:pPr>
        <w:tabs>
          <w:tab w:val="left" w:pos="2520"/>
        </w:tabs>
      </w:pPr>
    </w:p>
    <w:p w14:paraId="5F2A4106" w14:textId="28E6CA17" w:rsidR="001E115A" w:rsidRPr="001E115A" w:rsidRDefault="001E115A" w:rsidP="00FB5530">
      <w:pPr>
        <w:tabs>
          <w:tab w:val="left" w:pos="2520"/>
        </w:tabs>
        <w:rPr>
          <w:sz w:val="44"/>
          <w:szCs w:val="44"/>
        </w:rPr>
      </w:pPr>
      <w:r w:rsidRPr="001E115A">
        <w:rPr>
          <w:sz w:val="44"/>
          <w:szCs w:val="44"/>
        </w:rPr>
        <w:t>Bilag 1</w:t>
      </w:r>
    </w:p>
    <w:p w14:paraId="7154AB14" w14:textId="64EF8C2F" w:rsidR="00424EE9" w:rsidRPr="001E115A" w:rsidRDefault="3858DEDC" w:rsidP="5223CBC5">
      <w:pPr>
        <w:tabs>
          <w:tab w:val="left" w:pos="2520"/>
        </w:tabs>
        <w:rPr>
          <w:sz w:val="44"/>
          <w:szCs w:val="44"/>
        </w:rPr>
      </w:pPr>
      <w:r w:rsidRPr="5223CBC5">
        <w:rPr>
          <w:sz w:val="44"/>
          <w:szCs w:val="44"/>
        </w:rPr>
        <w:t xml:space="preserve">Oppdragsgivers </w:t>
      </w:r>
    </w:p>
    <w:p w14:paraId="5666AC68" w14:textId="7E071711" w:rsidR="00424EE9" w:rsidRPr="001E115A" w:rsidRDefault="001E115A" w:rsidP="00FB5530">
      <w:pPr>
        <w:tabs>
          <w:tab w:val="left" w:pos="2520"/>
        </w:tabs>
        <w:rPr>
          <w:sz w:val="44"/>
          <w:szCs w:val="44"/>
        </w:rPr>
      </w:pPr>
      <w:r w:rsidRPr="5223CBC5">
        <w:rPr>
          <w:sz w:val="44"/>
          <w:szCs w:val="44"/>
        </w:rPr>
        <w:t>kravspesifikasjon</w:t>
      </w:r>
    </w:p>
    <w:p w14:paraId="329E274B" w14:textId="427048E4" w:rsidR="00424EE9" w:rsidRPr="00693AD5" w:rsidRDefault="00424EE9" w:rsidP="001E115A">
      <w:pPr>
        <w:tabs>
          <w:tab w:val="left" w:pos="2520"/>
        </w:tabs>
        <w:spacing w:before="240"/>
        <w:rPr>
          <w:sz w:val="32"/>
          <w:szCs w:val="32"/>
        </w:rPr>
      </w:pPr>
      <w:r w:rsidRPr="00693AD5">
        <w:rPr>
          <w:sz w:val="32"/>
          <w:szCs w:val="32"/>
        </w:rPr>
        <w:t xml:space="preserve">Kjøp av </w:t>
      </w:r>
      <w:r w:rsidR="00693AD5" w:rsidRPr="00693AD5">
        <w:rPr>
          <w:sz w:val="32"/>
          <w:szCs w:val="32"/>
        </w:rPr>
        <w:t>låsesmedtjenester</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8240" behindDoc="0" locked="0" layoutInCell="1" allowOverlap="1" wp14:anchorId="0BE96F3B" wp14:editId="046BE834">
                <wp:simplePos x="0" y="0"/>
                <wp:positionH relativeFrom="margin">
                  <wp:posOffset>4214495</wp:posOffset>
                </wp:positionH>
                <wp:positionV relativeFrom="paragraph">
                  <wp:posOffset>5441798</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5C1E4D72" w:rsidR="00424EE9" w:rsidRPr="00424EE9" w:rsidRDefault="00424EE9">
                            <w:pPr>
                              <w:rPr>
                                <w:sz w:val="24"/>
                              </w:rPr>
                            </w:pPr>
                            <w:r w:rsidRPr="00424EE9">
                              <w:rPr>
                                <w:sz w:val="24"/>
                              </w:rPr>
                              <w:t xml:space="preserve">Saksnummer: </w:t>
                            </w:r>
                            <w:r w:rsidR="00C3012E" w:rsidRPr="00C3012E">
                              <w:rPr>
                                <w:sz w:val="24"/>
                              </w:rPr>
                              <w:t>26/1165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 o:spid="_x0000_s1026" type="#_x0000_t202" style="position:absolute;margin-left:331.85pt;margin-top:428.5pt;width:164.95pt;height:23.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" filled="f" stroked="f">
                <v:textbox>
                  <w:txbxContent>
                    <w:p w14:paraId="13861665" w14:textId="5C1E4D72" w:rsidR="00424EE9" w:rsidRPr="00424EE9" w:rsidRDefault="00424EE9">
                      <w:pPr>
                        <w:rPr>
                          <w:sz w:val="24"/>
                        </w:rPr>
                      </w:pPr>
                      <w:r w:rsidRPr="00424EE9">
                        <w:rPr>
                          <w:sz w:val="24"/>
                        </w:rPr>
                        <w:t xml:space="preserve">Saksnummer: </w:t>
                      </w:r>
                      <w:r w:rsidR="00C3012E" w:rsidRPr="00C3012E">
                        <w:rPr>
                          <w:sz w:val="24"/>
                        </w:rPr>
                        <w:t>26/1165</w:t>
                      </w:r>
                    </w:p>
                  </w:txbxContent>
                </v:textbox>
                <w10:wrap anchorx="margin"/>
              </v:shape>
            </w:pict>
          </mc:Fallback>
        </mc:AlternateContent>
      </w:r>
      <w:r>
        <w:br w:type="page"/>
      </w:r>
    </w:p>
    <w:p w14:paraId="15E31E6B" w14:textId="0AEDFA36" w:rsidR="00E15696" w:rsidRPr="00277A79" w:rsidRDefault="00E15696" w:rsidP="00E15696">
      <w:bookmarkStart w:id="0" w:name="_Toc1124988"/>
    </w:p>
    <w:sdt>
      <w:sdtPr>
        <w:rPr>
          <w:rFonts w:ascii="Oslo Sans Office" w:eastAsiaTheme="minorEastAsia" w:hAnsi="Oslo Sans Office" w:cstheme="minorBidi"/>
          <w:iCs/>
          <w:noProof/>
          <w:color w:val="auto"/>
          <w:sz w:val="20"/>
          <w:szCs w:val="20"/>
          <w:lang w:eastAsia="en-US"/>
        </w:rPr>
        <w:id w:val="1997748668"/>
        <w:docPartObj>
          <w:docPartGallery w:val="Table of Contents"/>
          <w:docPartUnique/>
        </w:docPartObj>
      </w:sdtPr>
      <w:sdtEndPr/>
      <w:sdtContent>
        <w:p w14:paraId="4512AE8F" w14:textId="77777777" w:rsidR="00E15696" w:rsidRPr="00E12A05" w:rsidRDefault="79BA11D9" w:rsidP="06CAC15D">
          <w:pPr>
            <w:pStyle w:val="Overskriftforinnholdsfortegnelse"/>
            <w:rPr>
              <w:rFonts w:ascii="Oslo Sans Office" w:hAnsi="Oslo Sans Office"/>
              <w:b/>
              <w:bCs/>
              <w:color w:val="F9C66B" w:themeColor="accent6"/>
              <w:sz w:val="28"/>
              <w:szCs w:val="28"/>
            </w:rPr>
          </w:pPr>
          <w:r w:rsidRPr="0448737B">
            <w:rPr>
              <w:rFonts w:ascii="Oslo Sans Office" w:hAnsi="Oslo Sans Office"/>
              <w:b/>
              <w:bCs/>
              <w:color w:val="F9C66B" w:themeColor="accent6"/>
              <w:sz w:val="28"/>
              <w:szCs w:val="28"/>
            </w:rPr>
            <w:t>Innholdsfortegnelse</w:t>
          </w:r>
        </w:p>
        <w:p w14:paraId="33D71D35" w14:textId="33EE3199" w:rsidR="00C12766" w:rsidRDefault="46721F79">
          <w:pPr>
            <w:pStyle w:val="INNH1"/>
            <w:tabs>
              <w:tab w:val="left" w:pos="720"/>
              <w:tab w:val="right" w:leader="dot" w:pos="9260"/>
            </w:tabs>
            <w:rPr>
              <w:rFonts w:eastAsiaTheme="minorEastAsia"/>
              <w:noProof/>
              <w:kern w:val="2"/>
              <w:sz w:val="24"/>
              <w:szCs w:val="24"/>
              <w:lang w:eastAsia="nb-NO"/>
              <w14:ligatures w14:val="standardContextual"/>
            </w:rPr>
          </w:pPr>
          <w:r>
            <w:fldChar w:fldCharType="begin"/>
          </w:r>
          <w:r>
            <w:instrText>TOC \o "1-3" \z \u \h</w:instrText>
          </w:r>
          <w:r>
            <w:fldChar w:fldCharType="separate"/>
          </w:r>
          <w:hyperlink w:anchor="_Toc230951727" w:history="1">
            <w:r w:rsidR="00C12766" w:rsidRPr="00A31D5C">
              <w:rPr>
                <w:rStyle w:val="Hyperkobling"/>
                <w:b/>
                <w:bCs/>
                <w:noProof/>
              </w:rPr>
              <w:t>1.</w:t>
            </w:r>
            <w:r w:rsidR="00C12766">
              <w:rPr>
                <w:rFonts w:eastAsiaTheme="minorEastAsia"/>
                <w:noProof/>
                <w:kern w:val="2"/>
                <w:sz w:val="24"/>
                <w:szCs w:val="24"/>
                <w:lang w:eastAsia="nb-NO"/>
                <w14:ligatures w14:val="standardContextual"/>
              </w:rPr>
              <w:tab/>
            </w:r>
            <w:r w:rsidR="00C12766" w:rsidRPr="00A31D5C">
              <w:rPr>
                <w:rStyle w:val="Hyperkobling"/>
                <w:b/>
                <w:bCs/>
                <w:noProof/>
              </w:rPr>
              <w:t>Rammeavtalens innhold</w:t>
            </w:r>
            <w:r w:rsidR="00C12766">
              <w:rPr>
                <w:noProof/>
                <w:webHidden/>
              </w:rPr>
              <w:tab/>
            </w:r>
            <w:r w:rsidR="00C12766">
              <w:rPr>
                <w:noProof/>
                <w:webHidden/>
              </w:rPr>
              <w:fldChar w:fldCharType="begin"/>
            </w:r>
            <w:r w:rsidR="00C12766">
              <w:rPr>
                <w:noProof/>
                <w:webHidden/>
              </w:rPr>
              <w:instrText xml:space="preserve"> PAGEREF _Toc230951727 \h </w:instrText>
            </w:r>
            <w:r w:rsidR="00C12766">
              <w:rPr>
                <w:noProof/>
                <w:webHidden/>
              </w:rPr>
            </w:r>
            <w:r w:rsidR="00C12766">
              <w:rPr>
                <w:noProof/>
                <w:webHidden/>
              </w:rPr>
              <w:fldChar w:fldCharType="separate"/>
            </w:r>
            <w:r w:rsidR="00C12766">
              <w:rPr>
                <w:noProof/>
                <w:webHidden/>
              </w:rPr>
              <w:t>3</w:t>
            </w:r>
            <w:r w:rsidR="00C12766">
              <w:rPr>
                <w:noProof/>
                <w:webHidden/>
              </w:rPr>
              <w:fldChar w:fldCharType="end"/>
            </w:r>
          </w:hyperlink>
        </w:p>
        <w:p w14:paraId="5E8851B2" w14:textId="73E67B47" w:rsidR="00C12766" w:rsidRDefault="00C12766">
          <w:pPr>
            <w:pStyle w:val="INNH1"/>
            <w:tabs>
              <w:tab w:val="left" w:pos="720"/>
              <w:tab w:val="right" w:leader="dot" w:pos="9260"/>
            </w:tabs>
            <w:rPr>
              <w:rFonts w:eastAsiaTheme="minorEastAsia"/>
              <w:noProof/>
              <w:kern w:val="2"/>
              <w:sz w:val="24"/>
              <w:szCs w:val="24"/>
              <w:lang w:eastAsia="nb-NO"/>
              <w14:ligatures w14:val="standardContextual"/>
            </w:rPr>
          </w:pPr>
          <w:hyperlink w:anchor="_Toc230951728" w:history="1">
            <w:r w:rsidRPr="00A31D5C">
              <w:rPr>
                <w:rStyle w:val="Hyperkobling"/>
                <w:b/>
                <w:noProof/>
              </w:rPr>
              <w:t>2.</w:t>
            </w:r>
            <w:r>
              <w:rPr>
                <w:rFonts w:eastAsiaTheme="minorEastAsia"/>
                <w:noProof/>
                <w:kern w:val="2"/>
                <w:sz w:val="24"/>
                <w:szCs w:val="24"/>
                <w:lang w:eastAsia="nb-NO"/>
                <w14:ligatures w14:val="standardContextual"/>
              </w:rPr>
              <w:tab/>
            </w:r>
            <w:r w:rsidRPr="00A31D5C">
              <w:rPr>
                <w:rStyle w:val="Hyperkobling"/>
                <w:b/>
                <w:noProof/>
              </w:rPr>
              <w:t>Opsjon</w:t>
            </w:r>
            <w:r>
              <w:rPr>
                <w:noProof/>
                <w:webHidden/>
              </w:rPr>
              <w:tab/>
            </w:r>
            <w:r>
              <w:rPr>
                <w:noProof/>
                <w:webHidden/>
              </w:rPr>
              <w:fldChar w:fldCharType="begin"/>
            </w:r>
            <w:r>
              <w:rPr>
                <w:noProof/>
                <w:webHidden/>
              </w:rPr>
              <w:instrText xml:space="preserve"> PAGEREF _Toc230951728 \h </w:instrText>
            </w:r>
            <w:r>
              <w:rPr>
                <w:noProof/>
                <w:webHidden/>
              </w:rPr>
            </w:r>
            <w:r>
              <w:rPr>
                <w:noProof/>
                <w:webHidden/>
              </w:rPr>
              <w:fldChar w:fldCharType="separate"/>
            </w:r>
            <w:r>
              <w:rPr>
                <w:noProof/>
                <w:webHidden/>
              </w:rPr>
              <w:t>4</w:t>
            </w:r>
            <w:r>
              <w:rPr>
                <w:noProof/>
                <w:webHidden/>
              </w:rPr>
              <w:fldChar w:fldCharType="end"/>
            </w:r>
          </w:hyperlink>
        </w:p>
        <w:p w14:paraId="2EB2F288" w14:textId="604B4EA1" w:rsidR="00C12766" w:rsidRDefault="00C12766">
          <w:pPr>
            <w:pStyle w:val="INNH1"/>
            <w:tabs>
              <w:tab w:val="left" w:pos="720"/>
              <w:tab w:val="right" w:leader="dot" w:pos="9260"/>
            </w:tabs>
            <w:rPr>
              <w:rFonts w:eastAsiaTheme="minorEastAsia"/>
              <w:noProof/>
              <w:kern w:val="2"/>
              <w:sz w:val="24"/>
              <w:szCs w:val="24"/>
              <w:lang w:eastAsia="nb-NO"/>
              <w14:ligatures w14:val="standardContextual"/>
            </w:rPr>
          </w:pPr>
          <w:hyperlink w:anchor="_Toc230951729" w:history="1">
            <w:r w:rsidRPr="00A31D5C">
              <w:rPr>
                <w:rStyle w:val="Hyperkobling"/>
                <w:b/>
                <w:bCs/>
                <w:noProof/>
              </w:rPr>
              <w:t>3.</w:t>
            </w:r>
            <w:r>
              <w:rPr>
                <w:rFonts w:eastAsiaTheme="minorEastAsia"/>
                <w:noProof/>
                <w:kern w:val="2"/>
                <w:sz w:val="24"/>
                <w:szCs w:val="24"/>
                <w:lang w:eastAsia="nb-NO"/>
                <w14:ligatures w14:val="standardContextual"/>
              </w:rPr>
              <w:tab/>
            </w:r>
            <w:r w:rsidRPr="00A31D5C">
              <w:rPr>
                <w:rStyle w:val="Hyperkobling"/>
                <w:b/>
                <w:bCs/>
                <w:noProof/>
              </w:rPr>
              <w:t>Krav til ytelsene</w:t>
            </w:r>
            <w:r>
              <w:rPr>
                <w:noProof/>
                <w:webHidden/>
              </w:rPr>
              <w:tab/>
            </w:r>
            <w:r>
              <w:rPr>
                <w:noProof/>
                <w:webHidden/>
              </w:rPr>
              <w:fldChar w:fldCharType="begin"/>
            </w:r>
            <w:r>
              <w:rPr>
                <w:noProof/>
                <w:webHidden/>
              </w:rPr>
              <w:instrText xml:space="preserve"> PAGEREF _Toc230951729 \h </w:instrText>
            </w:r>
            <w:r>
              <w:rPr>
                <w:noProof/>
                <w:webHidden/>
              </w:rPr>
            </w:r>
            <w:r>
              <w:rPr>
                <w:noProof/>
                <w:webHidden/>
              </w:rPr>
              <w:fldChar w:fldCharType="separate"/>
            </w:r>
            <w:r>
              <w:rPr>
                <w:noProof/>
                <w:webHidden/>
              </w:rPr>
              <w:t>6</w:t>
            </w:r>
            <w:r>
              <w:rPr>
                <w:noProof/>
                <w:webHidden/>
              </w:rPr>
              <w:fldChar w:fldCharType="end"/>
            </w:r>
          </w:hyperlink>
        </w:p>
        <w:p w14:paraId="220F0F38" w14:textId="5D51560B" w:rsidR="00C12766" w:rsidRDefault="00C12766">
          <w:pPr>
            <w:pStyle w:val="INNH3"/>
            <w:rPr>
              <w:rFonts w:asciiTheme="minorHAnsi" w:eastAsiaTheme="minorEastAsia" w:hAnsiTheme="minorHAnsi"/>
              <w:iCs w:val="0"/>
              <w:kern w:val="2"/>
              <w:sz w:val="24"/>
              <w:szCs w:val="24"/>
              <w:lang w:eastAsia="nb-NO"/>
              <w14:ligatures w14:val="standardContextual"/>
            </w:rPr>
          </w:pPr>
          <w:hyperlink w:anchor="_Toc230951730" w:history="1">
            <w:r w:rsidRPr="00A31D5C">
              <w:rPr>
                <w:rStyle w:val="Hyperkobling"/>
                <w:rFonts w:eastAsiaTheme="majorEastAsia" w:cs="Times New Roman"/>
                <w:b/>
                <w:bCs/>
              </w:rPr>
              <w:t>3.1</w:t>
            </w:r>
            <w:r>
              <w:rPr>
                <w:rFonts w:asciiTheme="minorHAnsi" w:eastAsiaTheme="minorEastAsia" w:hAnsiTheme="minorHAnsi"/>
                <w:iCs w:val="0"/>
                <w:kern w:val="2"/>
                <w:sz w:val="24"/>
                <w:szCs w:val="24"/>
                <w:lang w:eastAsia="nb-NO"/>
                <w14:ligatures w14:val="standardContextual"/>
              </w:rPr>
              <w:tab/>
            </w:r>
            <w:r w:rsidRPr="00A31D5C">
              <w:rPr>
                <w:rStyle w:val="Hyperkobling"/>
                <w:rFonts w:eastAsiaTheme="majorEastAsia" w:cs="Times New Roman"/>
                <w:b/>
                <w:bCs/>
              </w:rPr>
              <w:t>Forklaring til kravtabell</w:t>
            </w:r>
            <w:r>
              <w:rPr>
                <w:webHidden/>
              </w:rPr>
              <w:tab/>
            </w:r>
            <w:r>
              <w:rPr>
                <w:webHidden/>
              </w:rPr>
              <w:fldChar w:fldCharType="begin"/>
            </w:r>
            <w:r>
              <w:rPr>
                <w:webHidden/>
              </w:rPr>
              <w:instrText xml:space="preserve"> PAGEREF _Toc230951730 \h </w:instrText>
            </w:r>
            <w:r>
              <w:rPr>
                <w:webHidden/>
              </w:rPr>
            </w:r>
            <w:r>
              <w:rPr>
                <w:webHidden/>
              </w:rPr>
              <w:fldChar w:fldCharType="separate"/>
            </w:r>
            <w:r>
              <w:rPr>
                <w:webHidden/>
              </w:rPr>
              <w:t>6</w:t>
            </w:r>
            <w:r>
              <w:rPr>
                <w:webHidden/>
              </w:rPr>
              <w:fldChar w:fldCharType="end"/>
            </w:r>
          </w:hyperlink>
        </w:p>
        <w:p w14:paraId="36C79995" w14:textId="154322C6" w:rsidR="00C12766" w:rsidRDefault="00C12766">
          <w:pPr>
            <w:pStyle w:val="INNH3"/>
            <w:rPr>
              <w:rFonts w:asciiTheme="minorHAnsi" w:eastAsiaTheme="minorEastAsia" w:hAnsiTheme="minorHAnsi"/>
              <w:iCs w:val="0"/>
              <w:kern w:val="2"/>
              <w:sz w:val="24"/>
              <w:szCs w:val="24"/>
              <w:lang w:eastAsia="nb-NO"/>
              <w14:ligatures w14:val="standardContextual"/>
            </w:rPr>
          </w:pPr>
          <w:hyperlink w:anchor="_Toc230951731" w:history="1">
            <w:r w:rsidRPr="00A31D5C">
              <w:rPr>
                <w:rStyle w:val="Hyperkobling"/>
                <w:rFonts w:eastAsiaTheme="majorEastAsia" w:cs="Times New Roman"/>
                <w:b/>
                <w:bCs/>
              </w:rPr>
              <w:t>3.2</w:t>
            </w:r>
            <w:r>
              <w:rPr>
                <w:rFonts w:asciiTheme="minorHAnsi" w:eastAsiaTheme="minorEastAsia" w:hAnsiTheme="minorHAnsi"/>
                <w:iCs w:val="0"/>
                <w:kern w:val="2"/>
                <w:sz w:val="24"/>
                <w:szCs w:val="24"/>
                <w:lang w:eastAsia="nb-NO"/>
                <w14:ligatures w14:val="standardContextual"/>
              </w:rPr>
              <w:tab/>
            </w:r>
            <w:r w:rsidRPr="00A31D5C">
              <w:rPr>
                <w:rStyle w:val="Hyperkobling"/>
                <w:rFonts w:eastAsiaTheme="majorEastAsia" w:cs="Times New Roman"/>
                <w:b/>
                <w:bCs/>
              </w:rPr>
              <w:t>Minimumskrav til personell</w:t>
            </w:r>
            <w:r>
              <w:rPr>
                <w:webHidden/>
              </w:rPr>
              <w:tab/>
            </w:r>
            <w:r>
              <w:rPr>
                <w:webHidden/>
              </w:rPr>
              <w:fldChar w:fldCharType="begin"/>
            </w:r>
            <w:r>
              <w:rPr>
                <w:webHidden/>
              </w:rPr>
              <w:instrText xml:space="preserve"> PAGEREF _Toc230951731 \h </w:instrText>
            </w:r>
            <w:r>
              <w:rPr>
                <w:webHidden/>
              </w:rPr>
            </w:r>
            <w:r>
              <w:rPr>
                <w:webHidden/>
              </w:rPr>
              <w:fldChar w:fldCharType="separate"/>
            </w:r>
            <w:r>
              <w:rPr>
                <w:webHidden/>
              </w:rPr>
              <w:t>7</w:t>
            </w:r>
            <w:r>
              <w:rPr>
                <w:webHidden/>
              </w:rPr>
              <w:fldChar w:fldCharType="end"/>
            </w:r>
          </w:hyperlink>
        </w:p>
        <w:p w14:paraId="225BB27C" w14:textId="65B50212" w:rsidR="00C12766" w:rsidRDefault="00C12766">
          <w:pPr>
            <w:pStyle w:val="INNH3"/>
            <w:rPr>
              <w:rFonts w:asciiTheme="minorHAnsi" w:eastAsiaTheme="minorEastAsia" w:hAnsiTheme="minorHAnsi"/>
              <w:iCs w:val="0"/>
              <w:kern w:val="2"/>
              <w:sz w:val="24"/>
              <w:szCs w:val="24"/>
              <w:lang w:eastAsia="nb-NO"/>
              <w14:ligatures w14:val="standardContextual"/>
            </w:rPr>
          </w:pPr>
          <w:hyperlink w:anchor="_Toc230951732" w:history="1">
            <w:r w:rsidRPr="00A31D5C">
              <w:rPr>
                <w:rStyle w:val="Hyperkobling"/>
                <w:rFonts w:eastAsiaTheme="majorEastAsia" w:cs="Times New Roman"/>
                <w:b/>
                <w:bCs/>
              </w:rPr>
              <w:t xml:space="preserve">3.3 </w:t>
            </w:r>
            <w:r>
              <w:rPr>
                <w:rFonts w:asciiTheme="minorHAnsi" w:eastAsiaTheme="minorEastAsia" w:hAnsiTheme="minorHAnsi"/>
                <w:iCs w:val="0"/>
                <w:kern w:val="2"/>
                <w:sz w:val="24"/>
                <w:szCs w:val="24"/>
                <w:lang w:eastAsia="nb-NO"/>
                <w14:ligatures w14:val="standardContextual"/>
              </w:rPr>
              <w:tab/>
            </w:r>
            <w:r w:rsidRPr="00A31D5C">
              <w:rPr>
                <w:rStyle w:val="Hyperkobling"/>
                <w:rFonts w:eastAsiaTheme="majorEastAsia" w:cs="Times New Roman"/>
                <w:b/>
                <w:bCs/>
              </w:rPr>
              <w:t>Minimumskrav til tjenesten</w:t>
            </w:r>
            <w:r>
              <w:rPr>
                <w:webHidden/>
              </w:rPr>
              <w:tab/>
            </w:r>
            <w:r>
              <w:rPr>
                <w:webHidden/>
              </w:rPr>
              <w:fldChar w:fldCharType="begin"/>
            </w:r>
            <w:r>
              <w:rPr>
                <w:webHidden/>
              </w:rPr>
              <w:instrText xml:space="preserve"> PAGEREF _Toc230951732 \h </w:instrText>
            </w:r>
            <w:r>
              <w:rPr>
                <w:webHidden/>
              </w:rPr>
            </w:r>
            <w:r>
              <w:rPr>
                <w:webHidden/>
              </w:rPr>
              <w:fldChar w:fldCharType="separate"/>
            </w:r>
            <w:r>
              <w:rPr>
                <w:webHidden/>
              </w:rPr>
              <w:t>9</w:t>
            </w:r>
            <w:r>
              <w:rPr>
                <w:webHidden/>
              </w:rPr>
              <w:fldChar w:fldCharType="end"/>
            </w:r>
          </w:hyperlink>
        </w:p>
        <w:p w14:paraId="32DB1238" w14:textId="3A8F03FF" w:rsidR="00C12766" w:rsidRDefault="00C12766">
          <w:pPr>
            <w:pStyle w:val="INNH3"/>
            <w:rPr>
              <w:rFonts w:asciiTheme="minorHAnsi" w:eastAsiaTheme="minorEastAsia" w:hAnsiTheme="minorHAnsi"/>
              <w:iCs w:val="0"/>
              <w:kern w:val="2"/>
              <w:sz w:val="24"/>
              <w:szCs w:val="24"/>
              <w:lang w:eastAsia="nb-NO"/>
              <w14:ligatures w14:val="standardContextual"/>
            </w:rPr>
          </w:pPr>
          <w:hyperlink w:anchor="_Toc230951733" w:history="1">
            <w:r w:rsidRPr="00A31D5C">
              <w:rPr>
                <w:rStyle w:val="Hyperkobling"/>
                <w:rFonts w:eastAsiaTheme="majorEastAsia" w:cs="Times New Roman"/>
                <w:b/>
                <w:bCs/>
              </w:rPr>
              <w:t>3.4</w:t>
            </w:r>
            <w:r>
              <w:rPr>
                <w:rFonts w:asciiTheme="minorHAnsi" w:eastAsiaTheme="minorEastAsia" w:hAnsiTheme="minorHAnsi"/>
                <w:iCs w:val="0"/>
                <w:kern w:val="2"/>
                <w:sz w:val="24"/>
                <w:szCs w:val="24"/>
                <w:lang w:eastAsia="nb-NO"/>
                <w14:ligatures w14:val="standardContextual"/>
              </w:rPr>
              <w:tab/>
            </w:r>
            <w:r w:rsidRPr="00A31D5C">
              <w:rPr>
                <w:rStyle w:val="Hyperkobling"/>
                <w:rFonts w:eastAsiaTheme="majorEastAsia" w:cs="Times New Roman"/>
                <w:b/>
                <w:bCs/>
              </w:rPr>
              <w:t>Minimumskrav til kvalitet</w:t>
            </w:r>
            <w:r>
              <w:rPr>
                <w:webHidden/>
              </w:rPr>
              <w:tab/>
            </w:r>
            <w:r>
              <w:rPr>
                <w:webHidden/>
              </w:rPr>
              <w:fldChar w:fldCharType="begin"/>
            </w:r>
            <w:r>
              <w:rPr>
                <w:webHidden/>
              </w:rPr>
              <w:instrText xml:space="preserve"> PAGEREF _Toc230951733 \h </w:instrText>
            </w:r>
            <w:r>
              <w:rPr>
                <w:webHidden/>
              </w:rPr>
            </w:r>
            <w:r>
              <w:rPr>
                <w:webHidden/>
              </w:rPr>
              <w:fldChar w:fldCharType="separate"/>
            </w:r>
            <w:r>
              <w:rPr>
                <w:webHidden/>
              </w:rPr>
              <w:t>11</w:t>
            </w:r>
            <w:r>
              <w:rPr>
                <w:webHidden/>
              </w:rPr>
              <w:fldChar w:fldCharType="end"/>
            </w:r>
          </w:hyperlink>
        </w:p>
        <w:p w14:paraId="1956B9A6" w14:textId="5D024B33" w:rsidR="00C12766" w:rsidRDefault="00C12766">
          <w:pPr>
            <w:pStyle w:val="INNH3"/>
            <w:rPr>
              <w:rFonts w:asciiTheme="minorHAnsi" w:eastAsiaTheme="minorEastAsia" w:hAnsiTheme="minorHAnsi"/>
              <w:iCs w:val="0"/>
              <w:kern w:val="2"/>
              <w:sz w:val="24"/>
              <w:szCs w:val="24"/>
              <w:lang w:eastAsia="nb-NO"/>
              <w14:ligatures w14:val="standardContextual"/>
            </w:rPr>
          </w:pPr>
          <w:hyperlink w:anchor="_Toc230951734" w:history="1">
            <w:r w:rsidRPr="00A31D5C">
              <w:rPr>
                <w:rStyle w:val="Hyperkobling"/>
                <w:rFonts w:eastAsiaTheme="majorEastAsia" w:cs="Times New Roman"/>
                <w:b/>
                <w:bCs/>
              </w:rPr>
              <w:t>3.5</w:t>
            </w:r>
            <w:r>
              <w:rPr>
                <w:rFonts w:asciiTheme="minorHAnsi" w:eastAsiaTheme="minorEastAsia" w:hAnsiTheme="minorHAnsi"/>
                <w:iCs w:val="0"/>
                <w:kern w:val="2"/>
                <w:sz w:val="24"/>
                <w:szCs w:val="24"/>
                <w:lang w:eastAsia="nb-NO"/>
                <w14:ligatures w14:val="standardContextual"/>
              </w:rPr>
              <w:tab/>
            </w:r>
            <w:r w:rsidRPr="00A31D5C">
              <w:rPr>
                <w:rStyle w:val="Hyperkobling"/>
                <w:rFonts w:eastAsiaTheme="majorEastAsia" w:cs="Times New Roman"/>
                <w:b/>
                <w:bCs/>
              </w:rPr>
              <w:t>Minimumskrav til gjennomføring av oppdrag</w:t>
            </w:r>
            <w:r>
              <w:rPr>
                <w:webHidden/>
              </w:rPr>
              <w:tab/>
            </w:r>
            <w:r>
              <w:rPr>
                <w:webHidden/>
              </w:rPr>
              <w:fldChar w:fldCharType="begin"/>
            </w:r>
            <w:r>
              <w:rPr>
                <w:webHidden/>
              </w:rPr>
              <w:instrText xml:space="preserve"> PAGEREF _Toc230951734 \h </w:instrText>
            </w:r>
            <w:r>
              <w:rPr>
                <w:webHidden/>
              </w:rPr>
            </w:r>
            <w:r>
              <w:rPr>
                <w:webHidden/>
              </w:rPr>
              <w:fldChar w:fldCharType="separate"/>
            </w:r>
            <w:r>
              <w:rPr>
                <w:webHidden/>
              </w:rPr>
              <w:t>13</w:t>
            </w:r>
            <w:r>
              <w:rPr>
                <w:webHidden/>
              </w:rPr>
              <w:fldChar w:fldCharType="end"/>
            </w:r>
          </w:hyperlink>
        </w:p>
        <w:p w14:paraId="2F1CDDD6" w14:textId="2A414740" w:rsidR="00C12766" w:rsidRDefault="00C12766">
          <w:pPr>
            <w:pStyle w:val="INNH3"/>
            <w:rPr>
              <w:rFonts w:asciiTheme="minorHAnsi" w:eastAsiaTheme="minorEastAsia" w:hAnsiTheme="minorHAnsi"/>
              <w:iCs w:val="0"/>
              <w:kern w:val="2"/>
              <w:sz w:val="24"/>
              <w:szCs w:val="24"/>
              <w:lang w:eastAsia="nb-NO"/>
              <w14:ligatures w14:val="standardContextual"/>
            </w:rPr>
          </w:pPr>
          <w:hyperlink w:anchor="_Toc230951735" w:history="1">
            <w:r w:rsidRPr="00A31D5C">
              <w:rPr>
                <w:rStyle w:val="Hyperkobling"/>
                <w:rFonts w:eastAsiaTheme="majorEastAsia" w:cs="Times New Roman"/>
                <w:b/>
                <w:bCs/>
              </w:rPr>
              <w:t>3.6</w:t>
            </w:r>
            <w:r>
              <w:rPr>
                <w:rFonts w:asciiTheme="minorHAnsi" w:eastAsiaTheme="minorEastAsia" w:hAnsiTheme="minorHAnsi"/>
                <w:iCs w:val="0"/>
                <w:kern w:val="2"/>
                <w:sz w:val="24"/>
                <w:szCs w:val="24"/>
                <w:lang w:eastAsia="nb-NO"/>
                <w14:ligatures w14:val="standardContextual"/>
              </w:rPr>
              <w:tab/>
            </w:r>
            <w:r w:rsidRPr="00A31D5C">
              <w:rPr>
                <w:rStyle w:val="Hyperkobling"/>
                <w:rFonts w:eastAsiaTheme="majorEastAsia" w:cs="Times New Roman"/>
                <w:b/>
                <w:bCs/>
              </w:rPr>
              <w:t>Minimumskrav til klima og miljøhensyn</w:t>
            </w:r>
            <w:r>
              <w:rPr>
                <w:webHidden/>
              </w:rPr>
              <w:tab/>
            </w:r>
            <w:r>
              <w:rPr>
                <w:webHidden/>
              </w:rPr>
              <w:fldChar w:fldCharType="begin"/>
            </w:r>
            <w:r>
              <w:rPr>
                <w:webHidden/>
              </w:rPr>
              <w:instrText xml:space="preserve"> PAGEREF _Toc230951735 \h </w:instrText>
            </w:r>
            <w:r>
              <w:rPr>
                <w:webHidden/>
              </w:rPr>
            </w:r>
            <w:r>
              <w:rPr>
                <w:webHidden/>
              </w:rPr>
              <w:fldChar w:fldCharType="separate"/>
            </w:r>
            <w:r>
              <w:rPr>
                <w:webHidden/>
              </w:rPr>
              <w:t>14</w:t>
            </w:r>
            <w:r>
              <w:rPr>
                <w:webHidden/>
              </w:rPr>
              <w:fldChar w:fldCharType="end"/>
            </w:r>
          </w:hyperlink>
        </w:p>
        <w:p w14:paraId="01772DFE" w14:textId="1EE28D71" w:rsidR="00C12766" w:rsidRDefault="00C12766">
          <w:pPr>
            <w:pStyle w:val="INNH3"/>
            <w:rPr>
              <w:rFonts w:asciiTheme="minorHAnsi" w:eastAsiaTheme="minorEastAsia" w:hAnsiTheme="minorHAnsi"/>
              <w:iCs w:val="0"/>
              <w:kern w:val="2"/>
              <w:sz w:val="24"/>
              <w:szCs w:val="24"/>
              <w:lang w:eastAsia="nb-NO"/>
              <w14:ligatures w14:val="standardContextual"/>
            </w:rPr>
          </w:pPr>
          <w:hyperlink w:anchor="_Toc230951736" w:history="1">
            <w:r w:rsidRPr="00A31D5C">
              <w:rPr>
                <w:rStyle w:val="Hyperkobling"/>
                <w:rFonts w:eastAsiaTheme="majorEastAsia" w:cs="Times New Roman"/>
                <w:b/>
                <w:bCs/>
              </w:rPr>
              <w:t>3.7</w:t>
            </w:r>
            <w:r>
              <w:rPr>
                <w:rFonts w:asciiTheme="minorHAnsi" w:eastAsiaTheme="minorEastAsia" w:hAnsiTheme="minorHAnsi"/>
                <w:iCs w:val="0"/>
                <w:kern w:val="2"/>
                <w:sz w:val="24"/>
                <w:szCs w:val="24"/>
                <w:lang w:eastAsia="nb-NO"/>
                <w14:ligatures w14:val="standardContextual"/>
              </w:rPr>
              <w:tab/>
            </w:r>
            <w:r w:rsidRPr="00A31D5C">
              <w:rPr>
                <w:rStyle w:val="Hyperkobling"/>
                <w:rFonts w:eastAsiaTheme="majorEastAsia" w:cs="Times New Roman"/>
                <w:b/>
                <w:bCs/>
              </w:rPr>
              <w:t>Minimumskrav til oppdrag for VAV</w:t>
            </w:r>
            <w:r>
              <w:rPr>
                <w:webHidden/>
              </w:rPr>
              <w:tab/>
            </w:r>
            <w:r>
              <w:rPr>
                <w:webHidden/>
              </w:rPr>
              <w:fldChar w:fldCharType="begin"/>
            </w:r>
            <w:r>
              <w:rPr>
                <w:webHidden/>
              </w:rPr>
              <w:instrText xml:space="preserve"> PAGEREF _Toc230951736 \h </w:instrText>
            </w:r>
            <w:r>
              <w:rPr>
                <w:webHidden/>
              </w:rPr>
            </w:r>
            <w:r>
              <w:rPr>
                <w:webHidden/>
              </w:rPr>
              <w:fldChar w:fldCharType="separate"/>
            </w:r>
            <w:r>
              <w:rPr>
                <w:webHidden/>
              </w:rPr>
              <w:t>16</w:t>
            </w:r>
            <w:r>
              <w:rPr>
                <w:webHidden/>
              </w:rPr>
              <w:fldChar w:fldCharType="end"/>
            </w:r>
          </w:hyperlink>
        </w:p>
        <w:p w14:paraId="59B13EDF" w14:textId="542C152E" w:rsidR="00EC49BB" w:rsidRDefault="46721F79" w:rsidP="0448737B">
          <w:pPr>
            <w:pStyle w:val="INNH3"/>
            <w:tabs>
              <w:tab w:val="clear" w:pos="9260"/>
              <w:tab w:val="right" w:leader="dot" w:pos="9255"/>
            </w:tabs>
            <w:rPr>
              <w:rStyle w:val="Hyperkobling"/>
              <w:kern w:val="2"/>
              <w:lang w:eastAsia="nb-NO"/>
              <w14:ligatures w14:val="standardContextual"/>
            </w:rPr>
          </w:pPr>
          <w:r>
            <w:fldChar w:fldCharType="end"/>
          </w:r>
        </w:p>
      </w:sdtContent>
    </w:sdt>
    <w:p w14:paraId="535C8897" w14:textId="7FC5D796" w:rsidR="06CAC15D" w:rsidRDefault="06CAC15D" w:rsidP="0E56D42E">
      <w:pPr>
        <w:pStyle w:val="INNH3"/>
        <w:tabs>
          <w:tab w:val="clear" w:pos="9260"/>
          <w:tab w:val="right" w:leader="dot" w:pos="9255"/>
        </w:tabs>
        <w:rPr>
          <w:rStyle w:val="Hyperkobling"/>
        </w:rPr>
      </w:pPr>
    </w:p>
    <w:p w14:paraId="7D0C102B" w14:textId="40EB6365" w:rsidR="00E15696" w:rsidRPr="006D6A17" w:rsidRDefault="00E15696" w:rsidP="06CAC15D">
      <w:pPr>
        <w:spacing w:line="240" w:lineRule="auto"/>
        <w:rPr>
          <w:rFonts w:ascii="Oslo Sans Office" w:hAnsi="Oslo Sans Office"/>
          <w:sz w:val="22"/>
        </w:rPr>
      </w:pPr>
    </w:p>
    <w:p w14:paraId="52D54771" w14:textId="77777777" w:rsidR="00E15696" w:rsidRPr="006D6A17" w:rsidRDefault="00E15696" w:rsidP="00E15696">
      <w:pPr>
        <w:spacing w:after="200"/>
        <w:rPr>
          <w:rFonts w:ascii="Oslo Sans Office" w:eastAsiaTheme="majorEastAsia" w:hAnsi="Oslo Sans Office"/>
          <w:b/>
          <w:bCs/>
          <w:sz w:val="28"/>
          <w:szCs w:val="28"/>
        </w:rPr>
      </w:pPr>
      <w:r w:rsidRPr="006D6A17">
        <w:rPr>
          <w:sz w:val="22"/>
        </w:rPr>
        <w:br w:type="page"/>
      </w:r>
    </w:p>
    <w:p w14:paraId="5B22A3C6" w14:textId="7AC003AC" w:rsidR="00E15696" w:rsidRPr="009267CB" w:rsidRDefault="79BA11D9" w:rsidP="075C8121">
      <w:pPr>
        <w:pStyle w:val="Overskrift1"/>
        <w:numPr>
          <w:ilvl w:val="0"/>
          <w:numId w:val="3"/>
        </w:numPr>
        <w:rPr>
          <w:b/>
          <w:bCs/>
          <w:color w:val="auto"/>
        </w:rPr>
      </w:pPr>
      <w:bookmarkStart w:id="1" w:name="_Toc886054421"/>
      <w:bookmarkStart w:id="2" w:name="_Toc230951727"/>
      <w:r w:rsidRPr="075C8121">
        <w:rPr>
          <w:b/>
          <w:bCs/>
          <w:color w:val="000000" w:themeColor="text1"/>
        </w:rPr>
        <w:lastRenderedPageBreak/>
        <w:t>Rammeavtalens innhold</w:t>
      </w:r>
      <w:bookmarkEnd w:id="1"/>
      <w:bookmarkEnd w:id="2"/>
    </w:p>
    <w:p w14:paraId="71B9765B" w14:textId="77777777" w:rsidR="00077C7D" w:rsidRPr="00B1099C" w:rsidRDefault="3813D103" w:rsidP="00B1099C">
      <w:pPr>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Samkjøpsavtalen skal dekke Oppdragsgivers behov for låsesmedtjenester i forbindelse med akutte utbedringsarbeider, planlagte vedlikeholdsarbeider og mindre rehabiliteringsprosjekter. Avtalen omfatter låsesmedarbeider inkludert levering og montering av lås, beslag, dørlukkere, dører</w:t>
      </w:r>
      <w:r w:rsidR="16F1D637" w:rsidRPr="00B1099C">
        <w:rPr>
          <w:rFonts w:ascii="Oslo Sans Office" w:eastAsia="Oslo Sans Office" w:hAnsi="Oslo Sans Office" w:cs="Oslo Sans Office"/>
          <w:szCs w:val="20"/>
        </w:rPr>
        <w:t>, dørtelefon</w:t>
      </w:r>
      <w:r w:rsidRPr="00B1099C">
        <w:rPr>
          <w:rFonts w:ascii="Oslo Sans Office" w:eastAsia="Oslo Sans Office" w:hAnsi="Oslo Sans Office" w:cs="Oslo Sans Office"/>
          <w:szCs w:val="20"/>
        </w:rPr>
        <w:t xml:space="preserve"> og dørautomatikk samt nødvendige tilleggstjenester for å kunne utføre oppdraget. </w:t>
      </w:r>
    </w:p>
    <w:p w14:paraId="5B204C52" w14:textId="77777777" w:rsidR="00E4710A" w:rsidRPr="0064238B" w:rsidRDefault="00077C7D" w:rsidP="00B1099C">
      <w:pPr>
        <w:spacing w:line="276" w:lineRule="auto"/>
        <w:rPr>
          <w:rFonts w:eastAsia="Oslo Sans Office" w:cs="Oslo Sans Office"/>
        </w:rPr>
      </w:pPr>
      <w:r w:rsidRPr="00B1099C">
        <w:rPr>
          <w:rFonts w:eastAsia="Oslo Sans Office" w:cs="Oslo Sans Office"/>
          <w:szCs w:val="20"/>
        </w:rPr>
        <w:t xml:space="preserve">Avtalen omfatter også beredskap/utrykning ved akutte behov. </w:t>
      </w:r>
      <w:r w:rsidR="00E4710A" w:rsidRPr="00B1099C">
        <w:rPr>
          <w:rFonts w:eastAsia="Oslo Sans Office" w:cs="Oslo Sans Office"/>
          <w:szCs w:val="20"/>
        </w:rPr>
        <w:t>I tillegg er det ikke eksklusiv opsjon på service og vedlikeholdsavtaler.</w:t>
      </w:r>
      <w:r w:rsidR="00E4710A" w:rsidRPr="0B65D1DB">
        <w:rPr>
          <w:rFonts w:eastAsia="Oslo Sans Office" w:cs="Oslo Sans Office"/>
        </w:rPr>
        <w:t xml:space="preserve"> </w:t>
      </w:r>
    </w:p>
    <w:p w14:paraId="72FE6D2D" w14:textId="011CDD3B" w:rsidR="00077C7D" w:rsidRPr="00B1099C" w:rsidRDefault="00077C7D" w:rsidP="00B1099C">
      <w:pPr>
        <w:spacing w:line="276" w:lineRule="auto"/>
        <w:rPr>
          <w:rFonts w:eastAsia="Oslo Sans Office" w:cs="Oslo Sans Office"/>
          <w:szCs w:val="20"/>
        </w:rPr>
      </w:pPr>
      <w:r w:rsidRPr="00B1099C">
        <w:rPr>
          <w:rFonts w:eastAsia="Oslo Sans Office" w:cs="Oslo Sans Office"/>
          <w:szCs w:val="20"/>
        </w:rPr>
        <w:t xml:space="preserve">Arbeidet vil kunne skje i samarbeid med øvrige håndverksgrupper. </w:t>
      </w:r>
    </w:p>
    <w:p w14:paraId="5747BC63" w14:textId="436003D4" w:rsidR="00C07625" w:rsidRPr="00B1099C" w:rsidRDefault="58F6FD06" w:rsidP="00B1099C">
      <w:pPr>
        <w:spacing w:line="276" w:lineRule="auto"/>
        <w:rPr>
          <w:rFonts w:ascii="Oslo Sans Office" w:eastAsia="Oslo Sans Office" w:hAnsi="Oslo Sans Office" w:cs="Oslo Sans Office"/>
          <w:szCs w:val="20"/>
          <w:lang w:eastAsia="nb-NO"/>
        </w:rPr>
      </w:pPr>
      <w:r w:rsidRPr="00B1099C">
        <w:rPr>
          <w:rFonts w:ascii="Oslo Sans Office" w:eastAsia="Oslo Sans Office" w:hAnsi="Oslo Sans Office" w:cs="Oslo Sans Office"/>
          <w:szCs w:val="20"/>
          <w:lang w:eastAsia="nb-NO"/>
        </w:rPr>
        <w:t>Arbeidet vil bestå av mange små oppdrag av typen skifte av lås i forbindelse med f.eks. hærverk, men inkluderer også planlagt utskifting av utdaterte låser og utvidelse av låssystem i forbindelse med vedlikehold/ rehabilitering. </w:t>
      </w:r>
      <w:r w:rsidR="2B444999" w:rsidRPr="00B1099C">
        <w:rPr>
          <w:rFonts w:ascii="Oslo Sans Office" w:eastAsia="Oslo Sans Office" w:hAnsi="Oslo Sans Office" w:cs="Oslo Sans Office"/>
          <w:szCs w:val="20"/>
          <w:lang w:eastAsia="nb-NO"/>
        </w:rPr>
        <w:t xml:space="preserve">Service og vedlikehold inngår også. </w:t>
      </w:r>
    </w:p>
    <w:p w14:paraId="7612FC7A" w14:textId="77777777" w:rsidR="00C07625" w:rsidRPr="00B1099C" w:rsidRDefault="58F6FD06" w:rsidP="00B1099C">
      <w:pPr>
        <w:spacing w:line="276" w:lineRule="auto"/>
        <w:rPr>
          <w:rFonts w:ascii="Oslo Sans Office" w:eastAsia="Oslo Sans Office" w:hAnsi="Oslo Sans Office" w:cs="Oslo Sans Office"/>
          <w:szCs w:val="20"/>
          <w:lang w:eastAsia="nb-NO"/>
        </w:rPr>
      </w:pPr>
      <w:r w:rsidRPr="00B1099C">
        <w:rPr>
          <w:rFonts w:ascii="Oslo Sans Office" w:eastAsia="Oslo Sans Office" w:hAnsi="Oslo Sans Office" w:cs="Oslo Sans Office"/>
          <w:szCs w:val="20"/>
          <w:lang w:eastAsia="nb-NO"/>
        </w:rPr>
        <w:t>Boligmassen er omfattende og sammensatt av mange ulike typer boliger som for eksempel antikvariske bygg som 1890-gårder, nyere boligblokker, eldre trehus mv. Dette inkluderer blant annet skoler, omsorgsboliger, driftsbygninger, sportsstuer i marka, rusinstitusjoner, rehabiliteringssentre, idrettsbygg og andre offentlige bygninger.  </w:t>
      </w:r>
    </w:p>
    <w:p w14:paraId="408158E8" w14:textId="72B25F33" w:rsidR="00670479" w:rsidRPr="00B1099C" w:rsidRDefault="48A8BB45" w:rsidP="00B1099C">
      <w:pPr>
        <w:spacing w:line="276" w:lineRule="auto"/>
        <w:rPr>
          <w:rFonts w:ascii="Oslo Sans Office" w:eastAsia="Oslo Sans Office" w:hAnsi="Oslo Sans Office" w:cs="Oslo Sans Office"/>
          <w:szCs w:val="20"/>
          <w:lang w:eastAsia="nb-NO"/>
        </w:rPr>
      </w:pPr>
      <w:r w:rsidRPr="00B1099C">
        <w:rPr>
          <w:rFonts w:ascii="Oslo Sans Office" w:eastAsia="Oslo Sans Office" w:hAnsi="Oslo Sans Office" w:cs="Oslo Sans Office"/>
          <w:szCs w:val="20"/>
          <w:lang w:eastAsia="nb-NO"/>
        </w:rPr>
        <w:t xml:space="preserve">Fossefall som avropsmetode </w:t>
      </w:r>
      <w:r w:rsidR="1D5F91CB" w:rsidRPr="00B1099C">
        <w:rPr>
          <w:rFonts w:ascii="Oslo Sans Office" w:eastAsia="Oslo Sans Office" w:hAnsi="Oslo Sans Office" w:cs="Oslo Sans Office"/>
          <w:szCs w:val="20"/>
          <w:lang w:eastAsia="nb-NO"/>
        </w:rPr>
        <w:t xml:space="preserve">skal gjelde for oppdrag opp til kr </w:t>
      </w:r>
      <w:r w:rsidR="16BC9274" w:rsidRPr="00B1099C">
        <w:rPr>
          <w:rFonts w:ascii="Oslo Sans Office" w:eastAsia="Oslo Sans Office" w:hAnsi="Oslo Sans Office" w:cs="Oslo Sans Office"/>
          <w:szCs w:val="20"/>
          <w:lang w:eastAsia="nb-NO"/>
        </w:rPr>
        <w:t>2</w:t>
      </w:r>
      <w:r w:rsidR="1D5F91CB" w:rsidRPr="00B1099C">
        <w:rPr>
          <w:rFonts w:ascii="Oslo Sans Office" w:eastAsia="Oslo Sans Office" w:hAnsi="Oslo Sans Office" w:cs="Oslo Sans Office"/>
          <w:szCs w:val="20"/>
          <w:lang w:eastAsia="nb-NO"/>
        </w:rPr>
        <w:t xml:space="preserve">00 000 eks mva. For oppdrag over denne summen </w:t>
      </w:r>
      <w:r w:rsidR="122B74B4" w:rsidRPr="00B1099C">
        <w:rPr>
          <w:rFonts w:ascii="Oslo Sans Office" w:eastAsia="Oslo Sans Office" w:hAnsi="Oslo Sans Office" w:cs="Oslo Sans Office"/>
          <w:szCs w:val="20"/>
          <w:lang w:eastAsia="nb-NO"/>
        </w:rPr>
        <w:t xml:space="preserve">skal det gjennomføres minikonkurranser. </w:t>
      </w:r>
      <w:r w:rsidR="1D5F91CB" w:rsidRPr="00B1099C">
        <w:rPr>
          <w:rFonts w:ascii="Oslo Sans Office" w:eastAsia="Oslo Sans Office" w:hAnsi="Oslo Sans Office" w:cs="Oslo Sans Office"/>
          <w:szCs w:val="20"/>
          <w:lang w:eastAsia="nb-NO"/>
        </w:rPr>
        <w:t xml:space="preserve"> </w:t>
      </w:r>
    </w:p>
    <w:p w14:paraId="039EB3CE" w14:textId="77777777" w:rsidR="00C07625" w:rsidRPr="00B1099C" w:rsidRDefault="58F6FD06" w:rsidP="00B1099C">
      <w:pPr>
        <w:spacing w:after="0" w:line="276" w:lineRule="auto"/>
        <w:rPr>
          <w:rFonts w:ascii="Oslo Sans Office" w:eastAsia="Oslo Sans Office" w:hAnsi="Oslo Sans Office" w:cs="Oslo Sans Office"/>
          <w:b/>
          <w:szCs w:val="20"/>
        </w:rPr>
      </w:pPr>
      <w:r w:rsidRPr="00B1099C">
        <w:rPr>
          <w:rFonts w:ascii="Oslo Sans Office" w:eastAsia="Oslo Sans Office" w:hAnsi="Oslo Sans Office" w:cs="Oslo Sans Office"/>
          <w:b/>
          <w:szCs w:val="20"/>
        </w:rPr>
        <w:t>Unntak</w:t>
      </w:r>
    </w:p>
    <w:p w14:paraId="7A64A167" w14:textId="0CB75BAE" w:rsidR="00C07625" w:rsidRPr="00B1099C" w:rsidRDefault="00572142" w:rsidP="00B1099C">
      <w:pPr>
        <w:spacing w:line="276" w:lineRule="auto"/>
        <w:rPr>
          <w:rFonts w:ascii="Oslo Sans Office" w:eastAsia="Oslo Sans Office" w:hAnsi="Oslo Sans Office" w:cs="Oslo Sans Office"/>
          <w:color w:val="000000" w:themeColor="text1"/>
          <w:szCs w:val="20"/>
        </w:rPr>
      </w:pPr>
      <w:r w:rsidRPr="00B1099C">
        <w:rPr>
          <w:rFonts w:ascii="Oslo Sans Office" w:eastAsia="Oslo Sans Office" w:hAnsi="Oslo Sans Office" w:cs="Oslo Sans Office"/>
          <w:color w:val="000000" w:themeColor="text1"/>
          <w:szCs w:val="20"/>
        </w:rPr>
        <w:t xml:space="preserve">Avtalen er ikke forpliktende for oppdragsgiver </w:t>
      </w:r>
      <w:r w:rsidR="004C6F89" w:rsidRPr="00B1099C">
        <w:rPr>
          <w:rFonts w:ascii="Oslo Sans Office" w:eastAsia="Oslo Sans Office" w:hAnsi="Oslo Sans Office" w:cs="Oslo Sans Office"/>
          <w:color w:val="000000" w:themeColor="text1"/>
          <w:szCs w:val="20"/>
        </w:rPr>
        <w:t>på</w:t>
      </w:r>
      <w:r w:rsidR="58F6FD06" w:rsidRPr="00B1099C">
        <w:rPr>
          <w:rFonts w:ascii="Oslo Sans Office" w:eastAsia="Oslo Sans Office" w:hAnsi="Oslo Sans Office" w:cs="Oslo Sans Office"/>
          <w:color w:val="000000" w:themeColor="text1"/>
          <w:szCs w:val="20"/>
        </w:rPr>
        <w:t>:   </w:t>
      </w:r>
    </w:p>
    <w:p w14:paraId="0190D5C5" w14:textId="384612C5" w:rsidR="00C07625" w:rsidRPr="00B1099C" w:rsidRDefault="58F6FD06" w:rsidP="0E56D42E">
      <w:pPr>
        <w:pStyle w:val="Listeavsnitt"/>
        <w:numPr>
          <w:ilvl w:val="0"/>
          <w:numId w:val="29"/>
        </w:numPr>
        <w:tabs>
          <w:tab w:val="left" w:pos="2268"/>
        </w:tabs>
        <w:rPr>
          <w:rFonts w:eastAsia="Oslo Sans Office" w:cs="Oslo Sans Office"/>
          <w:szCs w:val="20"/>
        </w:rPr>
      </w:pPr>
      <w:r w:rsidRPr="00B1099C">
        <w:rPr>
          <w:rFonts w:eastAsia="Oslo Sans Office" w:cs="Oslo Sans Office"/>
          <w:szCs w:val="20"/>
        </w:rPr>
        <w:t xml:space="preserve">Oppdrag som har tilknytning til bygge- og anleggsarbeider. Eksempler på slike oppdrag er </w:t>
      </w:r>
      <w:r w:rsidR="70DD2441" w:rsidRPr="00B1099C">
        <w:rPr>
          <w:rFonts w:eastAsia="Oslo Sans Office" w:cs="Oslo Sans Office"/>
          <w:szCs w:val="20"/>
        </w:rPr>
        <w:t xml:space="preserve">entrepriseoppdrag, </w:t>
      </w:r>
      <w:r w:rsidRPr="00B1099C">
        <w:rPr>
          <w:rFonts w:eastAsia="Oslo Sans Office" w:cs="Oslo Sans Office"/>
          <w:szCs w:val="20"/>
        </w:rPr>
        <w:t>prosjekteringstjenester og byggeledertjenester </w:t>
      </w:r>
    </w:p>
    <w:p w14:paraId="2C65A908" w14:textId="77777777" w:rsidR="00C07625" w:rsidRPr="00B1099C" w:rsidRDefault="58F6FD06" w:rsidP="0E56D42E">
      <w:pPr>
        <w:numPr>
          <w:ilvl w:val="0"/>
          <w:numId w:val="28"/>
        </w:numPr>
        <w:spacing w:after="0"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Oppdrag der Byantikvaren stiller krav i forhold til fredede og bevaringsverdige bygg som valgt(e) leverandør(er) ikke kan oppfylle</w:t>
      </w:r>
    </w:p>
    <w:p w14:paraId="53124FCE" w14:textId="3EEB3445" w:rsidR="00C07625" w:rsidRPr="00B1099C" w:rsidRDefault="58F6FD06" w:rsidP="0E56D42E">
      <w:pPr>
        <w:numPr>
          <w:ilvl w:val="0"/>
          <w:numId w:val="28"/>
        </w:numPr>
        <w:spacing w:after="0"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 xml:space="preserve">Oppdrag der valgt(e) leverandør(er) ikke har nødvendig autorisasjoner/godkjennelser i henhold til krav i sikkerhetsgraderte oppdrag </w:t>
      </w:r>
    </w:p>
    <w:p w14:paraId="618F0BFD" w14:textId="77777777" w:rsidR="00C07625" w:rsidRPr="00B1099C" w:rsidRDefault="00C07625" w:rsidP="00B1099C">
      <w:pPr>
        <w:spacing w:line="276" w:lineRule="auto"/>
        <w:rPr>
          <w:rFonts w:ascii="Oslo Sans Office" w:eastAsia="Oslo Sans Office" w:hAnsi="Oslo Sans Office" w:cs="Oslo Sans Office"/>
          <w:szCs w:val="20"/>
          <w:lang w:eastAsia="nb-NO"/>
        </w:rPr>
      </w:pPr>
    </w:p>
    <w:p w14:paraId="18D30979" w14:textId="77777777" w:rsidR="00836C1E" w:rsidRPr="00B1099C" w:rsidRDefault="45D64776" w:rsidP="00B1099C">
      <w:pPr>
        <w:autoSpaceDE w:val="0"/>
        <w:autoSpaceDN w:val="0"/>
        <w:adjustRightInd w:val="0"/>
        <w:spacing w:after="0" w:line="276" w:lineRule="auto"/>
        <w:rPr>
          <w:rFonts w:ascii="Oslo Sans Office" w:eastAsia="Oslo Sans Office" w:hAnsi="Oslo Sans Office" w:cs="Oslo Sans Office"/>
          <w:b/>
          <w:szCs w:val="20"/>
        </w:rPr>
      </w:pPr>
      <w:r w:rsidRPr="00B1099C">
        <w:rPr>
          <w:rFonts w:ascii="Oslo Sans Office" w:eastAsia="Oslo Sans Office" w:hAnsi="Oslo Sans Office" w:cs="Oslo Sans Office"/>
          <w:b/>
          <w:szCs w:val="20"/>
        </w:rPr>
        <w:t>Særlige hensyn</w:t>
      </w:r>
    </w:p>
    <w:p w14:paraId="731F261E" w14:textId="77777777" w:rsidR="00836C1E" w:rsidRPr="00B1099C" w:rsidRDefault="45D64776" w:rsidP="00B1099C">
      <w:pPr>
        <w:autoSpaceDE w:val="0"/>
        <w:autoSpaceDN w:val="0"/>
        <w:adjustRightInd w:val="0"/>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 xml:space="preserve">Noen virksomheter har vedlikeholdsansvar for gamle, antikvariske bygg. Arbeid på disse skal utføres med tradisjonelle håndverkermetoder av spesialkvalifiserte håndverkere med riktige materialer. </w:t>
      </w:r>
    </w:p>
    <w:p w14:paraId="0D0651D3" w14:textId="7EBF6A39" w:rsidR="00836C1E" w:rsidRPr="00B1099C" w:rsidRDefault="45D64776" w:rsidP="00B1099C">
      <w:pPr>
        <w:spacing w:after="160"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lastRenderedPageBreak/>
        <w:t>Enkelte oppdrag (avrop) under avtalen kan være sikkerhetsgraderte, som innebærer at leverandøren kan få tilgang til eller tilvirker sikkerhetsgradert informasjon, jf. § 5-3, eller får tilgang til skjermingsverdig objekt eller infrastruktur, jf. § 7-1. Dette er aktuelt i et svært begrenset omfang, og kun gjelde for enkelte virksomheter i Oslo kommune. Det er først ved det enkelte avrop at vurderingen av sikkerhetsgrad og behov for sikkerhetsmessig beskyttelse aktiveres og krever ikke klarering ved tilbudstidspunktet. Dersom valgt(e) leverandør(er) ikke innehar nødvendige autorisasjoner, godkjenninger eller sikkerhetsklareringer i henhold til kravene for det aktuelle sikkerhetsgraderte avropet, anses dette ikke som kontraktsbrudd. Bestiller forbeholder seg retten til å benytte annen leverandør for det aktuelle avropet.</w:t>
      </w:r>
      <w:r w:rsidR="53C1FE07" w:rsidRPr="00B1099C">
        <w:rPr>
          <w:rFonts w:ascii="Oslo Sans Office" w:eastAsia="Oslo Sans Office" w:hAnsi="Oslo Sans Office" w:cs="Oslo Sans Office"/>
          <w:szCs w:val="20"/>
        </w:rPr>
        <w:t xml:space="preserve">   </w:t>
      </w:r>
    </w:p>
    <w:p w14:paraId="09DBF517" w14:textId="77777777" w:rsidR="00836C1E" w:rsidRPr="00B1099C" w:rsidRDefault="00836C1E" w:rsidP="00B1099C">
      <w:pPr>
        <w:spacing w:line="276" w:lineRule="auto"/>
        <w:rPr>
          <w:rFonts w:ascii="Oslo Sans Office" w:eastAsia="Times New Roman" w:hAnsi="Oslo Sans Office" w:cs="Times New Roman"/>
          <w:i/>
          <w:color w:val="0070C0"/>
          <w:szCs w:val="20"/>
          <w:lang w:eastAsia="nb-NO"/>
        </w:rPr>
      </w:pPr>
    </w:p>
    <w:p w14:paraId="391572DD" w14:textId="2EAEBF0A" w:rsidR="00080934" w:rsidRPr="00B1099C" w:rsidRDefault="65EB9D84" w:rsidP="00B1099C">
      <w:pPr>
        <w:pStyle w:val="Overskrift1"/>
        <w:numPr>
          <w:ilvl w:val="0"/>
          <w:numId w:val="3"/>
        </w:numPr>
        <w:spacing w:line="276" w:lineRule="auto"/>
        <w:rPr>
          <w:b/>
          <w:color w:val="auto"/>
          <w:sz w:val="20"/>
          <w:szCs w:val="20"/>
        </w:rPr>
      </w:pPr>
      <w:bookmarkStart w:id="3" w:name="_Toc230951728"/>
      <w:r w:rsidRPr="00B1099C">
        <w:rPr>
          <w:b/>
          <w:color w:val="auto"/>
          <w:sz w:val="20"/>
          <w:szCs w:val="20"/>
        </w:rPr>
        <w:t>Opsjon</w:t>
      </w:r>
      <w:bookmarkEnd w:id="3"/>
      <w:r w:rsidRPr="00B1099C">
        <w:rPr>
          <w:b/>
          <w:color w:val="auto"/>
          <w:sz w:val="20"/>
          <w:szCs w:val="20"/>
        </w:rPr>
        <w:t> </w:t>
      </w:r>
    </w:p>
    <w:p w14:paraId="06E456D0" w14:textId="77777777" w:rsidR="00080934" w:rsidRPr="00B1099C" w:rsidRDefault="00080934" w:rsidP="00B1099C">
      <w:pPr>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b/>
          <w:szCs w:val="20"/>
        </w:rPr>
        <w:t>Opsjon 1</w:t>
      </w:r>
      <w:r w:rsidRPr="00B1099C">
        <w:rPr>
          <w:rFonts w:ascii="Oslo Sans Office" w:eastAsia="Oslo Sans Office" w:hAnsi="Oslo Sans Office" w:cs="Oslo Sans Office"/>
          <w:szCs w:val="20"/>
        </w:rPr>
        <w:t> </w:t>
      </w:r>
    </w:p>
    <w:p w14:paraId="00E32AD4" w14:textId="37DF22F0" w:rsidR="00080934" w:rsidRPr="00B1099C" w:rsidRDefault="00080934" w:rsidP="00B1099C">
      <w:pPr>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 xml:space="preserve">Oslonøkkelen er en tjeneste levert av Oslo kommune. Denne tjenesten er til for å forenkle folks hverdag ved å legge til rette for mer bruk av lokaler og kommunale tjenester utenfor ordinær arbeidstid. Som et ledd for å få til dette har Oslo kommune laget en boks som muliggjør denne tjenesten. Boksen inneholder elektronikk som snakker med omverdenen ved hjelp av </w:t>
      </w:r>
      <w:r w:rsidR="00FC6666">
        <w:rPr>
          <w:rFonts w:ascii="Oslo Sans Office" w:eastAsia="Oslo Sans Office" w:hAnsi="Oslo Sans Office" w:cs="Oslo Sans Office"/>
          <w:szCs w:val="20"/>
        </w:rPr>
        <w:t>4</w:t>
      </w:r>
      <w:r w:rsidR="00C409C0">
        <w:rPr>
          <w:rFonts w:ascii="Oslo Sans Office" w:eastAsia="Oslo Sans Office" w:hAnsi="Oslo Sans Office" w:cs="Oslo Sans Office"/>
          <w:szCs w:val="20"/>
        </w:rPr>
        <w:t>G</w:t>
      </w:r>
      <w:r w:rsidR="00FC6666">
        <w:rPr>
          <w:rFonts w:ascii="Oslo Sans Office" w:eastAsia="Oslo Sans Office" w:hAnsi="Oslo Sans Office" w:cs="Oslo Sans Office"/>
          <w:szCs w:val="20"/>
        </w:rPr>
        <w:t>/5G</w:t>
      </w:r>
      <w:r w:rsidRPr="00B1099C">
        <w:rPr>
          <w:rFonts w:ascii="Oslo Sans Office" w:eastAsia="Oslo Sans Office" w:hAnsi="Oslo Sans Office" w:cs="Oslo Sans Office"/>
          <w:szCs w:val="20"/>
        </w:rPr>
        <w:t>-tilkobling. Boksens oppgave er å åpne og overvåke dører ved hjelp av releer og inputs som sitter på kretskortet. Det er per nå Oslo kommune v/</w:t>
      </w:r>
      <w:r w:rsidR="75BFFBA2" w:rsidRPr="00B1099C">
        <w:rPr>
          <w:rFonts w:ascii="Oslo Sans Office" w:eastAsia="Oslo Sans Office" w:hAnsi="Oslo Sans Office" w:cs="Oslo Sans Office"/>
          <w:szCs w:val="20"/>
        </w:rPr>
        <w:t xml:space="preserve">Digitaliseringsetaten </w:t>
      </w:r>
      <w:r w:rsidRPr="00B1099C">
        <w:rPr>
          <w:rFonts w:ascii="Oslo Sans Office" w:eastAsia="Oslo Sans Office" w:hAnsi="Oslo Sans Office" w:cs="Oslo Sans Office"/>
          <w:szCs w:val="20"/>
        </w:rPr>
        <w:t>som produserer og leverer Oslonøkkelen til kunden. </w:t>
      </w:r>
    </w:p>
    <w:p w14:paraId="25EEC283" w14:textId="69E0DB04" w:rsidR="00080934" w:rsidRPr="00B1099C" w:rsidRDefault="00080934" w:rsidP="00B1099C">
      <w:pPr>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Oppdragsgiver skal ha ikke-eksklusiv</w:t>
      </w:r>
      <w:r w:rsidR="00FC249E" w:rsidRPr="00B1099C">
        <w:rPr>
          <w:rFonts w:ascii="Oslo Sans Office" w:eastAsia="Oslo Sans Office" w:hAnsi="Oslo Sans Office" w:cs="Oslo Sans Office"/>
          <w:szCs w:val="20"/>
          <w:vertAlign w:val="superscript"/>
        </w:rPr>
        <w:t xml:space="preserve"> </w:t>
      </w:r>
      <w:r w:rsidRPr="00B1099C">
        <w:rPr>
          <w:rFonts w:ascii="Oslo Sans Office" w:eastAsia="Oslo Sans Office" w:hAnsi="Oslo Sans Office" w:cs="Oslo Sans Office"/>
          <w:szCs w:val="20"/>
        </w:rPr>
        <w:t>opsjon</w:t>
      </w:r>
      <w:r w:rsidRPr="00B1099C">
        <w:rPr>
          <w:rFonts w:ascii="Oslo Sans Office" w:eastAsia="Oslo Sans Office" w:hAnsi="Oslo Sans Office" w:cs="Oslo Sans Office"/>
          <w:b/>
          <w:szCs w:val="20"/>
        </w:rPr>
        <w:t> </w:t>
      </w:r>
      <w:r w:rsidRPr="00B1099C">
        <w:rPr>
          <w:rFonts w:ascii="Oslo Sans Office" w:eastAsia="Oslo Sans Office" w:hAnsi="Oslo Sans Office" w:cs="Oslo Sans Office"/>
          <w:szCs w:val="20"/>
        </w:rPr>
        <w:t>på montering av Oslonøkkelboksen. </w:t>
      </w:r>
    </w:p>
    <w:p w14:paraId="53A8D79C" w14:textId="77777777" w:rsidR="00080934" w:rsidRPr="00B1099C" w:rsidRDefault="00080934" w:rsidP="00B1099C">
      <w:pPr>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b/>
          <w:szCs w:val="20"/>
        </w:rPr>
        <w:t>Opsjon 2</w:t>
      </w:r>
      <w:r w:rsidRPr="00B1099C">
        <w:rPr>
          <w:rFonts w:ascii="Oslo Sans Office" w:eastAsia="Oslo Sans Office" w:hAnsi="Oslo Sans Office" w:cs="Oslo Sans Office"/>
          <w:szCs w:val="20"/>
        </w:rPr>
        <w:t> </w:t>
      </w:r>
    </w:p>
    <w:p w14:paraId="717BA094" w14:textId="73B5DD1E" w:rsidR="00B17856" w:rsidRPr="00B1099C" w:rsidRDefault="00080934" w:rsidP="00B1099C">
      <w:pPr>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 xml:space="preserve">Oslo kommune </w:t>
      </w:r>
      <w:r w:rsidR="0063734D" w:rsidRPr="00B1099C">
        <w:rPr>
          <w:rFonts w:ascii="Oslo Sans Office" w:eastAsia="Oslo Sans Office" w:hAnsi="Oslo Sans Office" w:cs="Oslo Sans Office"/>
          <w:szCs w:val="20"/>
        </w:rPr>
        <w:t xml:space="preserve">kan på et senere tidspunkt ha </w:t>
      </w:r>
      <w:r w:rsidR="00B17856" w:rsidRPr="00B1099C">
        <w:rPr>
          <w:rFonts w:ascii="Oslo Sans Office" w:eastAsia="Oslo Sans Office" w:hAnsi="Oslo Sans Office" w:cs="Oslo Sans Office"/>
          <w:szCs w:val="20"/>
        </w:rPr>
        <w:t xml:space="preserve">et </w:t>
      </w:r>
      <w:r w:rsidR="0063734D" w:rsidRPr="00B1099C">
        <w:rPr>
          <w:rFonts w:ascii="Oslo Sans Office" w:eastAsia="Oslo Sans Office" w:hAnsi="Oslo Sans Office" w:cs="Oslo Sans Office"/>
          <w:szCs w:val="20"/>
        </w:rPr>
        <w:t xml:space="preserve">behov for å ta i bruk digitale </w:t>
      </w:r>
      <w:r w:rsidR="00880332" w:rsidRPr="00B1099C">
        <w:rPr>
          <w:rFonts w:ascii="Oslo Sans Office" w:eastAsia="Oslo Sans Office" w:hAnsi="Oslo Sans Office" w:cs="Oslo Sans Office"/>
          <w:szCs w:val="20"/>
        </w:rPr>
        <w:t xml:space="preserve">låser </w:t>
      </w:r>
      <w:r w:rsidRPr="00B1099C">
        <w:rPr>
          <w:rFonts w:ascii="Oslo Sans Office" w:eastAsia="Oslo Sans Office" w:hAnsi="Oslo Sans Office" w:cs="Oslo Sans Office"/>
          <w:szCs w:val="20"/>
        </w:rPr>
        <w:t xml:space="preserve">som muliggjør adgangskontroll for </w:t>
      </w:r>
      <w:r w:rsidR="00880332" w:rsidRPr="00B1099C">
        <w:rPr>
          <w:rFonts w:ascii="Oslo Sans Office" w:eastAsia="Oslo Sans Office" w:hAnsi="Oslo Sans Office" w:cs="Oslo Sans Office"/>
          <w:szCs w:val="20"/>
        </w:rPr>
        <w:t xml:space="preserve">brukere av </w:t>
      </w:r>
      <w:r w:rsidRPr="00B1099C">
        <w:rPr>
          <w:rFonts w:ascii="Oslo Sans Office" w:eastAsia="Oslo Sans Office" w:hAnsi="Oslo Sans Office" w:cs="Oslo Sans Office"/>
          <w:szCs w:val="20"/>
        </w:rPr>
        <w:t xml:space="preserve">hjemmebaserte tjenester </w:t>
      </w:r>
      <w:r w:rsidR="00B17856" w:rsidRPr="00B1099C">
        <w:rPr>
          <w:rFonts w:ascii="Oslo Sans Office" w:eastAsia="Oslo Sans Office" w:hAnsi="Oslo Sans Office" w:cs="Oslo Sans Office"/>
          <w:szCs w:val="20"/>
        </w:rPr>
        <w:t>og</w:t>
      </w:r>
      <w:r w:rsidRPr="00B1099C">
        <w:rPr>
          <w:rFonts w:ascii="Oslo Sans Office" w:eastAsia="Oslo Sans Office" w:hAnsi="Oslo Sans Office" w:cs="Oslo Sans Office"/>
          <w:szCs w:val="20"/>
        </w:rPr>
        <w:t xml:space="preserve"> trygghetsalarm. </w:t>
      </w:r>
      <w:r w:rsidR="00B17856" w:rsidRPr="00B1099C">
        <w:rPr>
          <w:rFonts w:ascii="Oslo Sans Office" w:eastAsia="Oslo Sans Office" w:hAnsi="Oslo Sans Office" w:cs="Oslo Sans Office"/>
          <w:szCs w:val="20"/>
        </w:rPr>
        <w:t>Opsjonen er ment å sikre fleksibilitet dersom det i avtaleperioden blir aktuelt å ta i bruk slike løsninger.</w:t>
      </w:r>
    </w:p>
    <w:p w14:paraId="5611D57F" w14:textId="3FFD109D" w:rsidR="00995B7C" w:rsidRPr="00B1099C" w:rsidRDefault="00080934" w:rsidP="00B1099C">
      <w:pPr>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Digitale låse</w:t>
      </w:r>
      <w:r w:rsidR="004D7D8B" w:rsidRPr="00B1099C">
        <w:rPr>
          <w:rFonts w:ascii="Oslo Sans Office" w:eastAsia="Oslo Sans Office" w:hAnsi="Oslo Sans Office" w:cs="Oslo Sans Office"/>
          <w:szCs w:val="20"/>
        </w:rPr>
        <w:t>r</w:t>
      </w:r>
      <w:r w:rsidRPr="00B1099C">
        <w:rPr>
          <w:rFonts w:ascii="Oslo Sans Office" w:eastAsia="Oslo Sans Office" w:hAnsi="Oslo Sans Office" w:cs="Oslo Sans Office"/>
          <w:szCs w:val="20"/>
        </w:rPr>
        <w:t xml:space="preserve"> skal være fra anerkjente produsenter/merker med høy sikkerhet og være FG-godkjente</w:t>
      </w:r>
      <w:r w:rsidR="004D7D8B" w:rsidRPr="00B1099C">
        <w:rPr>
          <w:rFonts w:ascii="Oslo Sans Office" w:eastAsia="Oslo Sans Office" w:hAnsi="Oslo Sans Office" w:cs="Oslo Sans Office"/>
          <w:szCs w:val="20"/>
        </w:rPr>
        <w:t xml:space="preserve">. </w:t>
      </w:r>
      <w:r w:rsidRPr="00B1099C">
        <w:rPr>
          <w:rFonts w:ascii="Oslo Sans Office" w:eastAsia="Oslo Sans Office" w:hAnsi="Oslo Sans Office" w:cs="Oslo Sans Office"/>
          <w:szCs w:val="20"/>
        </w:rPr>
        <w:t xml:space="preserve"> De må også kunne </w:t>
      </w:r>
      <w:proofErr w:type="gramStart"/>
      <w:r w:rsidRPr="00B1099C">
        <w:rPr>
          <w:rFonts w:ascii="Oslo Sans Office" w:eastAsia="Oslo Sans Office" w:hAnsi="Oslo Sans Office" w:cs="Oslo Sans Office"/>
          <w:szCs w:val="20"/>
        </w:rPr>
        <w:t>integreres</w:t>
      </w:r>
      <w:proofErr w:type="gramEnd"/>
      <w:r w:rsidRPr="00B1099C">
        <w:rPr>
          <w:rFonts w:ascii="Oslo Sans Office" w:eastAsia="Oslo Sans Office" w:hAnsi="Oslo Sans Office" w:cs="Oslo Sans Office"/>
          <w:szCs w:val="20"/>
        </w:rPr>
        <w:t> med et nøkkelknutepunkt. </w:t>
      </w:r>
      <w:r w:rsidR="00995B7C" w:rsidRPr="00B1099C">
        <w:rPr>
          <w:rFonts w:ascii="Oslo Sans Office" w:eastAsia="Oslo Sans Office" w:hAnsi="Oslo Sans Office" w:cs="Oslo Sans Office"/>
          <w:szCs w:val="20"/>
        </w:rPr>
        <w:t xml:space="preserve">Der det er relevant, må de også kunne </w:t>
      </w:r>
      <w:proofErr w:type="gramStart"/>
      <w:r w:rsidR="00995B7C" w:rsidRPr="00B1099C">
        <w:rPr>
          <w:rFonts w:ascii="Oslo Sans Office" w:eastAsia="Oslo Sans Office" w:hAnsi="Oslo Sans Office" w:cs="Oslo Sans Office"/>
          <w:szCs w:val="20"/>
        </w:rPr>
        <w:t>integreres</w:t>
      </w:r>
      <w:proofErr w:type="gramEnd"/>
      <w:r w:rsidR="00995B7C" w:rsidRPr="00B1099C">
        <w:rPr>
          <w:rFonts w:ascii="Oslo Sans Office" w:eastAsia="Oslo Sans Office" w:hAnsi="Oslo Sans Office" w:cs="Oslo Sans Office"/>
          <w:szCs w:val="20"/>
        </w:rPr>
        <w:t xml:space="preserve"> med eller være kompatible med eksisterende adgangs- og tilgangsstyringssystemer benyttet i borettslag og sameier, herunder løsninger fra eksempelvis OBOS og USBL.</w:t>
      </w:r>
    </w:p>
    <w:p w14:paraId="3ECA75DC" w14:textId="77777777" w:rsidR="00913ED2" w:rsidRPr="00B1099C" w:rsidRDefault="00913ED2" w:rsidP="00B1099C">
      <w:pPr>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 xml:space="preserve">Opsjonen skal omfatte kjøp, montering, service og vedlikehold av digitale låser og tilhørende løsninger. </w:t>
      </w:r>
    </w:p>
    <w:p w14:paraId="2C560575" w14:textId="25A0EAE4" w:rsidR="009E2D27" w:rsidRPr="00B1099C" w:rsidRDefault="009E2D27" w:rsidP="00B1099C">
      <w:pPr>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lastRenderedPageBreak/>
        <w:t>Der digitale låser ikke er mulig eller hensiktsmessig, eksempelvis i verneverdige bygg eller bygg med tekniske begrensninger, skal alternative løsninger kunne tilbys, som for eksempel digitale nøkkelbokser.</w:t>
      </w:r>
    </w:p>
    <w:p w14:paraId="1E9448A5" w14:textId="037E3839" w:rsidR="59807E1B" w:rsidRPr="00B1099C" w:rsidRDefault="00080934" w:rsidP="00B1099C">
      <w:pPr>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Det skal i tillegg være en gjensidig ikke-eksklusiv opsjon på integrering av digitale låser mot et nøkkelknutepunkt.  </w:t>
      </w:r>
    </w:p>
    <w:p w14:paraId="3DCF8A4B" w14:textId="32FCE257" w:rsidR="00080934" w:rsidRPr="00B1099C" w:rsidRDefault="0F9D57B3" w:rsidP="00B1099C">
      <w:pPr>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b/>
          <w:szCs w:val="20"/>
        </w:rPr>
        <w:t>Opsjon 3</w:t>
      </w:r>
    </w:p>
    <w:p w14:paraId="51D3FCD2" w14:textId="60447FBA" w:rsidR="00080934" w:rsidRPr="00B1099C" w:rsidRDefault="00080934" w:rsidP="00B1099C">
      <w:pPr>
        <w:spacing w:after="0"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Oppdragsgiver skal ha mulighet til å bestille service- og vedlikeholdsavtaler for systematisk oppfølging av låssystemer og dørautomatikk. Denne ikke-eksklusive opsjonen er spesifisert i Bilag 3 arkfane «Opsjon» og skal prises som oppgitt i Bilag 3 Prisskjema, men disse prisene vil ikke være med i den totale evalueringssummen. Ved bestilling av større serviceoppdrag, skal leverandøren stille på befaring og gi et kostnadsoverslag før eventuell bestilling sendes. Oppdragsgiver ønsker å legge leverandørens standard serviceavtale for tjenesten. Leverandøren skal innta sin standard serviceavtale i tilbud. </w:t>
      </w:r>
    </w:p>
    <w:p w14:paraId="54A054F8" w14:textId="16044537" w:rsidR="00080934" w:rsidRPr="00B1099C" w:rsidRDefault="20A3C82E" w:rsidP="00B1099C">
      <w:pPr>
        <w:spacing w:after="0"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 Oppdragsgiver skal ha ikke-eksklusiv</w:t>
      </w:r>
      <w:r w:rsidRPr="00B1099C">
        <w:rPr>
          <w:rFonts w:ascii="Oslo Sans Office" w:eastAsia="Oslo Sans Office" w:hAnsi="Oslo Sans Office" w:cs="Oslo Sans Office"/>
          <w:szCs w:val="20"/>
          <w:vertAlign w:val="superscript"/>
        </w:rPr>
        <w:t> </w:t>
      </w:r>
      <w:r w:rsidRPr="00B1099C">
        <w:rPr>
          <w:rFonts w:ascii="Oslo Sans Office" w:eastAsia="Oslo Sans Office" w:hAnsi="Oslo Sans Office" w:cs="Oslo Sans Office"/>
          <w:szCs w:val="20"/>
        </w:rPr>
        <w:t>opsjon på serviceavtale.  </w:t>
      </w:r>
    </w:p>
    <w:p w14:paraId="6C824D7B" w14:textId="636F763E" w:rsidR="68FBE5A0" w:rsidRPr="00B1099C" w:rsidRDefault="68FBE5A0" w:rsidP="00B1099C">
      <w:pPr>
        <w:spacing w:after="0" w:line="276" w:lineRule="auto"/>
        <w:rPr>
          <w:rFonts w:ascii="Oslo Sans Office" w:eastAsia="Oslo Sans Office" w:hAnsi="Oslo Sans Office" w:cs="Oslo Sans Office"/>
          <w:szCs w:val="20"/>
        </w:rPr>
      </w:pPr>
    </w:p>
    <w:p w14:paraId="0844BFB7" w14:textId="3601CF21" w:rsidR="17421DDF" w:rsidRPr="00B1099C" w:rsidRDefault="4EF89CFD" w:rsidP="00B1099C">
      <w:pPr>
        <w:spacing w:after="0"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Leverandør ka</w:t>
      </w:r>
      <w:r w:rsidR="17421DDF" w:rsidRPr="00B1099C">
        <w:rPr>
          <w:rFonts w:ascii="Oslo Sans Office" w:eastAsia="Oslo Sans Office" w:hAnsi="Oslo Sans Office" w:cs="Oslo Sans Office"/>
          <w:szCs w:val="20"/>
        </w:rPr>
        <w:t>n ikke ta høyere timepris og påslagsprosent enn tilbudte timepriser og påslags</w:t>
      </w:r>
      <w:r w:rsidR="51E2AE3E" w:rsidRPr="00B1099C">
        <w:rPr>
          <w:rFonts w:ascii="Oslo Sans Office" w:eastAsia="Oslo Sans Office" w:hAnsi="Oslo Sans Office" w:cs="Oslo Sans Office"/>
          <w:szCs w:val="20"/>
        </w:rPr>
        <w:t>prosent</w:t>
      </w:r>
      <w:r w:rsidR="4C1A0414" w:rsidRPr="00B1099C">
        <w:rPr>
          <w:rFonts w:ascii="Oslo Sans Office" w:eastAsia="Oslo Sans Office" w:hAnsi="Oslo Sans Office" w:cs="Oslo Sans Office"/>
          <w:szCs w:val="20"/>
        </w:rPr>
        <w:t xml:space="preserve"> i opprinnelig tilbud.</w:t>
      </w:r>
    </w:p>
    <w:p w14:paraId="6A596283" w14:textId="2AFF9314" w:rsidR="68FBE5A0" w:rsidRPr="00B1099C" w:rsidRDefault="68FBE5A0" w:rsidP="00B1099C">
      <w:pPr>
        <w:spacing w:after="0" w:line="276" w:lineRule="auto"/>
        <w:rPr>
          <w:rFonts w:ascii="Oslo Sans Office" w:eastAsia="Oslo Sans Office" w:hAnsi="Oslo Sans Office" w:cs="Oslo Sans Office"/>
          <w:szCs w:val="20"/>
        </w:rPr>
      </w:pPr>
    </w:p>
    <w:p w14:paraId="1B77C986" w14:textId="77777777" w:rsidR="00FC249E" w:rsidRPr="00B1099C" w:rsidRDefault="00B63FCB" w:rsidP="00B1099C">
      <w:pPr>
        <w:spacing w:line="276" w:lineRule="auto"/>
        <w:rPr>
          <w:rFonts w:ascii="Oslo Sans Office" w:eastAsia="Oslo Sans Office" w:hAnsi="Oslo Sans Office" w:cs="Oslo Sans Office"/>
          <w:b/>
          <w:szCs w:val="20"/>
        </w:rPr>
      </w:pPr>
      <w:r w:rsidRPr="00B1099C">
        <w:rPr>
          <w:rFonts w:ascii="Oslo Sans Office" w:eastAsia="Oslo Sans Office" w:hAnsi="Oslo Sans Office" w:cs="Oslo Sans Office"/>
          <w:b/>
          <w:szCs w:val="20"/>
        </w:rPr>
        <w:t xml:space="preserve">Opsjon </w:t>
      </w:r>
      <w:r w:rsidR="00FC249E" w:rsidRPr="00B1099C">
        <w:rPr>
          <w:rFonts w:ascii="Oslo Sans Office" w:eastAsia="Oslo Sans Office" w:hAnsi="Oslo Sans Office" w:cs="Oslo Sans Office"/>
          <w:b/>
          <w:szCs w:val="20"/>
        </w:rPr>
        <w:t>4</w:t>
      </w:r>
    </w:p>
    <w:p w14:paraId="4CF8EDBA" w14:textId="0CA79081" w:rsidR="00B63FCB" w:rsidRPr="00B1099C" w:rsidRDefault="00B63FCB" w:rsidP="00B1099C">
      <w:pPr>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 xml:space="preserve">Opptil 2 MNOK av Sporveiens </w:t>
      </w:r>
      <w:r w:rsidR="00787F4D" w:rsidRPr="00B1099C">
        <w:rPr>
          <w:rFonts w:ascii="Oslo Sans Office" w:eastAsia="Oslo Sans Office" w:hAnsi="Oslo Sans Office" w:cs="Oslo Sans Office"/>
          <w:szCs w:val="20"/>
        </w:rPr>
        <w:t xml:space="preserve">estimerte </w:t>
      </w:r>
      <w:r w:rsidRPr="00B1099C">
        <w:rPr>
          <w:rFonts w:ascii="Oslo Sans Office" w:eastAsia="Oslo Sans Office" w:hAnsi="Oslo Sans Office" w:cs="Oslo Sans Office"/>
          <w:szCs w:val="20"/>
        </w:rPr>
        <w:t xml:space="preserve">årlige </w:t>
      </w:r>
      <w:r w:rsidR="00102464" w:rsidRPr="00B1099C">
        <w:rPr>
          <w:rFonts w:ascii="Oslo Sans Office" w:eastAsia="Oslo Sans Office" w:hAnsi="Oslo Sans Office" w:cs="Oslo Sans Office"/>
          <w:szCs w:val="20"/>
        </w:rPr>
        <w:t xml:space="preserve">verdi på 5 MNOK er </w:t>
      </w:r>
      <w:r w:rsidRPr="00B1099C">
        <w:rPr>
          <w:rFonts w:ascii="Oslo Sans Office" w:eastAsia="Oslo Sans Office" w:hAnsi="Oslo Sans Office" w:cs="Oslo Sans Office"/>
          <w:szCs w:val="20"/>
        </w:rPr>
        <w:t>knyttet til utbedring av skader og reparasjoner av radardører (</w:t>
      </w:r>
      <w:r w:rsidR="4C36874A" w:rsidRPr="00B1099C">
        <w:rPr>
          <w:rFonts w:ascii="Oslo Sans Office" w:eastAsia="Oslo Sans Office" w:hAnsi="Oslo Sans Office" w:cs="Oslo Sans Office"/>
          <w:szCs w:val="20"/>
        </w:rPr>
        <w:t>h</w:t>
      </w:r>
      <w:r w:rsidRPr="00B1099C">
        <w:rPr>
          <w:rFonts w:ascii="Oslo Sans Office" w:eastAsia="Oslo Sans Office" w:hAnsi="Oslo Sans Office" w:cs="Oslo Sans Office"/>
          <w:szCs w:val="20"/>
        </w:rPr>
        <w:t xml:space="preserve">erunder skyvedører). Mange dører er en del av kritisk infrastruktur, og et høyt servicenivå hos leverandør er </w:t>
      </w:r>
      <w:proofErr w:type="gramStart"/>
      <w:r w:rsidRPr="00B1099C">
        <w:rPr>
          <w:rFonts w:ascii="Oslo Sans Office" w:eastAsia="Oslo Sans Office" w:hAnsi="Oslo Sans Office" w:cs="Oslo Sans Office"/>
          <w:szCs w:val="20"/>
        </w:rPr>
        <w:t>påkrevd</w:t>
      </w:r>
      <w:proofErr w:type="gramEnd"/>
      <w:r w:rsidRPr="00B1099C">
        <w:rPr>
          <w:rFonts w:ascii="Oslo Sans Office" w:eastAsia="Oslo Sans Office" w:hAnsi="Oslo Sans Office" w:cs="Oslo Sans Office"/>
          <w:szCs w:val="20"/>
        </w:rPr>
        <w:t xml:space="preserve">. </w:t>
      </w:r>
    </w:p>
    <w:p w14:paraId="16D752AE" w14:textId="6BD376B3" w:rsidR="00B63FCB" w:rsidRPr="00B1099C" w:rsidRDefault="091A55D4" w:rsidP="00B1099C">
      <w:pPr>
        <w:spacing w:after="0"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Oppdragsgiver skal ha ikke-eksklusiv</w:t>
      </w:r>
      <w:r w:rsidRPr="00B1099C">
        <w:rPr>
          <w:rFonts w:ascii="Oslo Sans Office" w:eastAsia="Oslo Sans Office" w:hAnsi="Oslo Sans Office" w:cs="Oslo Sans Office"/>
          <w:szCs w:val="20"/>
          <w:vertAlign w:val="superscript"/>
        </w:rPr>
        <w:t> </w:t>
      </w:r>
      <w:r w:rsidRPr="00B1099C">
        <w:rPr>
          <w:rFonts w:ascii="Oslo Sans Office" w:eastAsia="Oslo Sans Office" w:hAnsi="Oslo Sans Office" w:cs="Oslo Sans Office"/>
          <w:szCs w:val="20"/>
        </w:rPr>
        <w:t>opsjon på serviceavtale</w:t>
      </w:r>
      <w:r w:rsidR="005D15E1" w:rsidRPr="00B1099C">
        <w:rPr>
          <w:rFonts w:ascii="Oslo Sans Office" w:eastAsia="Oslo Sans Office" w:hAnsi="Oslo Sans Office" w:cs="Oslo Sans Office"/>
          <w:szCs w:val="20"/>
        </w:rPr>
        <w:t xml:space="preserve"> låsesmedtjenester.</w:t>
      </w:r>
    </w:p>
    <w:p w14:paraId="0E1BB53D" w14:textId="77777777" w:rsidR="007C3368" w:rsidRPr="00B1099C" w:rsidRDefault="007C3368" w:rsidP="00B1099C">
      <w:pPr>
        <w:spacing w:after="0" w:line="276" w:lineRule="auto"/>
        <w:rPr>
          <w:rFonts w:ascii="Oslo Sans Office" w:eastAsia="Oslo Sans Office" w:hAnsi="Oslo Sans Office" w:cs="Oslo Sans Office"/>
          <w:szCs w:val="20"/>
        </w:rPr>
      </w:pPr>
    </w:p>
    <w:p w14:paraId="02A8CCCB" w14:textId="702D7EA9" w:rsidR="00B63FCB" w:rsidRPr="00B1099C" w:rsidRDefault="000C60A4" w:rsidP="00B1099C">
      <w:pPr>
        <w:spacing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Kostnader knyttet til obligatoriske kurs, HMS opplæring og baseomvisninger for arbeid på Sporveiens områder skal dekkes av leverandør.</w:t>
      </w:r>
    </w:p>
    <w:p w14:paraId="114D12BE" w14:textId="77777777" w:rsidR="0055781D" w:rsidRPr="00B1099C" w:rsidRDefault="0055781D" w:rsidP="00B1099C">
      <w:pPr>
        <w:spacing w:after="0" w:line="276" w:lineRule="auto"/>
        <w:rPr>
          <w:rFonts w:ascii="Oslo Sans Office" w:eastAsia="Oslo Sans Office" w:hAnsi="Oslo Sans Office" w:cs="Oslo Sans Office"/>
          <w:szCs w:val="20"/>
        </w:rPr>
      </w:pPr>
      <w:r w:rsidRPr="00B1099C">
        <w:rPr>
          <w:rFonts w:ascii="Oslo Sans Office" w:eastAsia="Oslo Sans Office" w:hAnsi="Oslo Sans Office" w:cs="Oslo Sans Office"/>
          <w:szCs w:val="20"/>
        </w:rPr>
        <w:t>Leverandør kan ikke ta høyere timepris og påslagsprosent enn tilbudte timepriser og påslagsprosent i opprinnelig tilbud.</w:t>
      </w:r>
    </w:p>
    <w:p w14:paraId="1B93D487" w14:textId="77777777" w:rsidR="0055781D" w:rsidRPr="00B63FCB" w:rsidRDefault="0055781D" w:rsidP="59807E1B">
      <w:pPr>
        <w:rPr>
          <w:rFonts w:ascii="Oslo Sans Office" w:eastAsia="Oslo Sans Office" w:hAnsi="Oslo Sans Office" w:cs="Oslo Sans Office"/>
          <w:sz w:val="22"/>
        </w:rPr>
      </w:pPr>
    </w:p>
    <w:p w14:paraId="69E6FC9C" w14:textId="77777777" w:rsidR="00B63FCB" w:rsidRPr="0003231C" w:rsidRDefault="00B63FCB" w:rsidP="00080934">
      <w:pPr>
        <w:rPr>
          <w:rFonts w:ascii="Oslo Sans Office" w:hAnsi="Oslo Sans Office"/>
        </w:rPr>
      </w:pPr>
    </w:p>
    <w:p w14:paraId="7DE9A026" w14:textId="77777777" w:rsidR="00E15696" w:rsidRDefault="00E15696" w:rsidP="00E15696">
      <w:pPr>
        <w:tabs>
          <w:tab w:val="left" w:pos="2520"/>
        </w:tabs>
        <w:spacing w:after="0"/>
      </w:pPr>
    </w:p>
    <w:p w14:paraId="113DBD2A" w14:textId="639AB110" w:rsidR="00A33E63" w:rsidRPr="00A33E63" w:rsidRDefault="0A608537" w:rsidP="075C8121">
      <w:pPr>
        <w:pStyle w:val="Overskrift1"/>
        <w:rPr>
          <w:b/>
          <w:bCs/>
        </w:rPr>
      </w:pPr>
      <w:bookmarkStart w:id="4" w:name="_Toc57376964"/>
      <w:bookmarkStart w:id="5" w:name="_Toc230951729"/>
      <w:r w:rsidRPr="075C8121">
        <w:rPr>
          <w:b/>
          <w:bCs/>
        </w:rPr>
        <w:lastRenderedPageBreak/>
        <w:t>3.</w:t>
      </w:r>
      <w:r>
        <w:tab/>
      </w:r>
      <w:r w:rsidR="556679D6" w:rsidRPr="075C8121">
        <w:rPr>
          <w:b/>
          <w:bCs/>
        </w:rPr>
        <w:t>Krav til ytelsene</w:t>
      </w:r>
      <w:bookmarkEnd w:id="4"/>
      <w:bookmarkEnd w:id="5"/>
    </w:p>
    <w:p w14:paraId="088EBB25" w14:textId="77777777" w:rsidR="00A33E63" w:rsidRPr="00A33E63" w:rsidRDefault="00A33E63" w:rsidP="00A33E63">
      <w:pPr>
        <w:keepNext/>
        <w:spacing w:after="0" w:line="240" w:lineRule="auto"/>
        <w:ind w:left="720" w:hanging="720"/>
        <w:outlineLvl w:val="2"/>
        <w:rPr>
          <w:rFonts w:ascii="Oslo Sans Office" w:eastAsiaTheme="majorEastAsia" w:hAnsi="Oslo Sans Office" w:cs="Times New Roman"/>
          <w:b/>
          <w:bCs/>
          <w:sz w:val="26"/>
          <w:szCs w:val="26"/>
        </w:rPr>
      </w:pPr>
    </w:p>
    <w:p w14:paraId="7E42E6E8" w14:textId="7614041C" w:rsidR="00A33E63" w:rsidRPr="000A64BD" w:rsidRDefault="7661A9EE" w:rsidP="075C8121">
      <w:pPr>
        <w:keepNext/>
        <w:spacing w:after="240" w:line="240" w:lineRule="auto"/>
        <w:ind w:left="720" w:hanging="720"/>
        <w:outlineLvl w:val="2"/>
        <w:rPr>
          <w:rFonts w:ascii="Oslo Sans Office" w:eastAsiaTheme="majorEastAsia" w:hAnsi="Oslo Sans Office" w:cs="Times New Roman"/>
          <w:b/>
          <w:bCs/>
          <w:sz w:val="24"/>
          <w:szCs w:val="24"/>
        </w:rPr>
      </w:pPr>
      <w:bookmarkStart w:id="6" w:name="_Toc57376965"/>
      <w:bookmarkStart w:id="7" w:name="_Toc230951730"/>
      <w:r w:rsidRPr="075C8121">
        <w:rPr>
          <w:rFonts w:ascii="Oslo Sans Office" w:eastAsiaTheme="majorEastAsia" w:hAnsi="Oslo Sans Office" w:cs="Times New Roman"/>
          <w:b/>
          <w:bCs/>
          <w:sz w:val="24"/>
          <w:szCs w:val="24"/>
        </w:rPr>
        <w:t>3</w:t>
      </w:r>
      <w:r w:rsidR="556679D6" w:rsidRPr="075C8121">
        <w:rPr>
          <w:rFonts w:ascii="Oslo Sans Office" w:eastAsiaTheme="majorEastAsia" w:hAnsi="Oslo Sans Office" w:cs="Times New Roman"/>
          <w:b/>
          <w:bCs/>
          <w:sz w:val="24"/>
          <w:szCs w:val="24"/>
        </w:rPr>
        <w:t>.1</w:t>
      </w:r>
      <w:r>
        <w:tab/>
      </w:r>
      <w:r w:rsidR="556679D6" w:rsidRPr="075C8121">
        <w:rPr>
          <w:rFonts w:ascii="Oslo Sans Office" w:eastAsiaTheme="majorEastAsia" w:hAnsi="Oslo Sans Office" w:cs="Times New Roman"/>
          <w:b/>
          <w:bCs/>
          <w:sz w:val="24"/>
          <w:szCs w:val="24"/>
        </w:rPr>
        <w:t>Forklaring til kravtabell</w:t>
      </w:r>
      <w:bookmarkEnd w:id="6"/>
      <w:bookmarkEnd w:id="7"/>
    </w:p>
    <w:tbl>
      <w:tblPr>
        <w:tblStyle w:val="Tabellrutenett"/>
        <w:tblW w:w="926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52"/>
        <w:gridCol w:w="6908"/>
      </w:tblGrid>
      <w:tr w:rsidR="000A64BD" w:rsidRPr="00F6354D" w14:paraId="5DC4F28B" w14:textId="77777777" w:rsidTr="075C8121">
        <w:tc>
          <w:tcPr>
            <w:tcW w:w="2352" w:type="dxa"/>
            <w:shd w:val="clear" w:color="auto" w:fill="F9C66B" w:themeFill="accent6"/>
          </w:tcPr>
          <w:p w14:paraId="3336DDAF" w14:textId="77777777" w:rsidR="000A64BD" w:rsidRPr="00F6354D" w:rsidRDefault="000A64BD" w:rsidP="00A90447">
            <w:pPr>
              <w:tabs>
                <w:tab w:val="left" w:pos="1701"/>
              </w:tabs>
              <w:spacing w:after="0" w:line="276" w:lineRule="auto"/>
              <w:rPr>
                <w:rFonts w:ascii="Oslo Sans Office" w:hAnsi="Oslo Sans Office"/>
                <w:b/>
                <w:bCs/>
                <w:szCs w:val="20"/>
              </w:rPr>
            </w:pPr>
            <w:r w:rsidRPr="00F6354D">
              <w:rPr>
                <w:rFonts w:ascii="Oslo Sans Office" w:hAnsi="Oslo Sans Office"/>
                <w:b/>
                <w:bCs/>
                <w:szCs w:val="20"/>
              </w:rPr>
              <w:t>Felt</w:t>
            </w:r>
          </w:p>
        </w:tc>
        <w:tc>
          <w:tcPr>
            <w:tcW w:w="6908" w:type="dxa"/>
            <w:shd w:val="clear" w:color="auto" w:fill="F9C66B" w:themeFill="accent6"/>
          </w:tcPr>
          <w:p w14:paraId="5AE351C6" w14:textId="77777777" w:rsidR="000A64BD" w:rsidRPr="00F6354D" w:rsidRDefault="000A64BD" w:rsidP="00A90447">
            <w:pPr>
              <w:tabs>
                <w:tab w:val="left" w:pos="1701"/>
              </w:tabs>
              <w:spacing w:after="0" w:line="276" w:lineRule="auto"/>
              <w:rPr>
                <w:rFonts w:ascii="Oslo Sans Office" w:hAnsi="Oslo Sans Office"/>
                <w:b/>
                <w:bCs/>
                <w:szCs w:val="20"/>
              </w:rPr>
            </w:pPr>
            <w:r w:rsidRPr="00F6354D">
              <w:rPr>
                <w:rFonts w:ascii="Oslo Sans Office" w:hAnsi="Oslo Sans Office"/>
                <w:b/>
                <w:bCs/>
                <w:szCs w:val="20"/>
              </w:rPr>
              <w:t>Forklaring</w:t>
            </w:r>
          </w:p>
        </w:tc>
      </w:tr>
      <w:tr w:rsidR="000A64BD" w14:paraId="5329F0D7" w14:textId="77777777" w:rsidTr="075C8121">
        <w:tc>
          <w:tcPr>
            <w:tcW w:w="2352" w:type="dxa"/>
          </w:tcPr>
          <w:p w14:paraId="6799A1A0" w14:textId="77777777" w:rsidR="000A64BD" w:rsidRDefault="000A64BD" w:rsidP="00A90447">
            <w:pPr>
              <w:tabs>
                <w:tab w:val="left" w:pos="1701"/>
              </w:tabs>
              <w:spacing w:after="0" w:line="276" w:lineRule="auto"/>
              <w:rPr>
                <w:rFonts w:ascii="Oslo Sans Office" w:hAnsi="Oslo Sans Office"/>
                <w:szCs w:val="20"/>
              </w:rPr>
            </w:pPr>
            <w:r>
              <w:rPr>
                <w:rFonts w:ascii="Oslo Sans Office" w:hAnsi="Oslo Sans Office"/>
                <w:szCs w:val="20"/>
              </w:rPr>
              <w:t>Krav nr.</w:t>
            </w:r>
          </w:p>
        </w:tc>
        <w:tc>
          <w:tcPr>
            <w:tcW w:w="6908" w:type="dxa"/>
          </w:tcPr>
          <w:p w14:paraId="60B57504" w14:textId="77777777" w:rsidR="000A64BD" w:rsidRDefault="000A64BD" w:rsidP="00A90447">
            <w:pPr>
              <w:tabs>
                <w:tab w:val="left" w:pos="1701"/>
              </w:tabs>
              <w:spacing w:after="0" w:line="276" w:lineRule="auto"/>
              <w:rPr>
                <w:rFonts w:ascii="Oslo Sans Office" w:hAnsi="Oslo Sans Office"/>
                <w:szCs w:val="20"/>
              </w:rPr>
            </w:pPr>
            <w:r w:rsidRPr="00A33E63">
              <w:rPr>
                <w:rFonts w:ascii="Oslo Sans Office" w:hAnsi="Oslo Sans Office"/>
                <w:szCs w:val="20"/>
              </w:rPr>
              <w:t>Kravets unike løpenummer</w:t>
            </w:r>
          </w:p>
          <w:p w14:paraId="0BDA5CE2" w14:textId="77777777" w:rsidR="00DB195D" w:rsidRDefault="00DB195D" w:rsidP="00A90447">
            <w:pPr>
              <w:tabs>
                <w:tab w:val="left" w:pos="1701"/>
              </w:tabs>
              <w:spacing w:after="0" w:line="276" w:lineRule="auto"/>
              <w:rPr>
                <w:rFonts w:ascii="Oslo Sans Office" w:hAnsi="Oslo Sans Office"/>
                <w:szCs w:val="20"/>
              </w:rPr>
            </w:pPr>
          </w:p>
        </w:tc>
      </w:tr>
      <w:tr w:rsidR="000A64BD" w14:paraId="04698D06" w14:textId="77777777" w:rsidTr="075C8121">
        <w:tc>
          <w:tcPr>
            <w:tcW w:w="2352" w:type="dxa"/>
          </w:tcPr>
          <w:p w14:paraId="3B12BBB0" w14:textId="5FC3444A" w:rsidR="000A64BD" w:rsidRDefault="006543C5" w:rsidP="00A90447">
            <w:pPr>
              <w:tabs>
                <w:tab w:val="left" w:pos="1701"/>
              </w:tabs>
              <w:spacing w:after="0" w:line="276" w:lineRule="auto"/>
              <w:rPr>
                <w:rFonts w:ascii="Oslo Sans Office" w:hAnsi="Oslo Sans Office"/>
                <w:szCs w:val="20"/>
              </w:rPr>
            </w:pPr>
            <w:r>
              <w:rPr>
                <w:rFonts w:ascii="Oslo Sans Office" w:hAnsi="Oslo Sans Office"/>
                <w:szCs w:val="20"/>
              </w:rPr>
              <w:t>Krav</w:t>
            </w:r>
            <w:r w:rsidR="00651A32">
              <w:rPr>
                <w:rFonts w:ascii="Oslo Sans Office" w:hAnsi="Oslo Sans Office"/>
                <w:szCs w:val="20"/>
              </w:rPr>
              <w:t xml:space="preserve"> og dokumentasjonskrav</w:t>
            </w:r>
          </w:p>
          <w:p w14:paraId="0B093E6D" w14:textId="1926DA8A" w:rsidR="000A64BD" w:rsidRPr="000A64BD" w:rsidRDefault="000A64BD" w:rsidP="00A90447">
            <w:pPr>
              <w:tabs>
                <w:tab w:val="left" w:pos="1701"/>
              </w:tabs>
              <w:spacing w:after="0" w:line="276" w:lineRule="auto"/>
              <w:rPr>
                <w:rFonts w:ascii="Oslo Sans Office" w:hAnsi="Oslo Sans Office"/>
                <w:bCs/>
                <w:szCs w:val="20"/>
              </w:rPr>
            </w:pPr>
          </w:p>
        </w:tc>
        <w:tc>
          <w:tcPr>
            <w:tcW w:w="6908" w:type="dxa"/>
          </w:tcPr>
          <w:p w14:paraId="628C2541" w14:textId="6F13CF5B" w:rsidR="006543C5" w:rsidRDefault="006543C5" w:rsidP="00717B8C">
            <w:pPr>
              <w:spacing w:line="240" w:lineRule="auto"/>
            </w:pPr>
            <w:r w:rsidRPr="00760CCC">
              <w:rPr>
                <w:b/>
              </w:rPr>
              <w:t>Krav</w:t>
            </w:r>
            <w:r>
              <w:t xml:space="preserve"> er Kundens formulering av et behov, en ytelse eller en funksjon. </w:t>
            </w:r>
          </w:p>
          <w:p w14:paraId="7CAC98A9" w14:textId="693753E0" w:rsidR="000A64BD" w:rsidRPr="00DB195D" w:rsidRDefault="00EE1CA2" w:rsidP="00717B8C">
            <w:pPr>
              <w:spacing w:line="240" w:lineRule="auto"/>
              <w:rPr>
                <w:b/>
              </w:rPr>
            </w:pPr>
            <w:r w:rsidRPr="00A94F69">
              <w:rPr>
                <w:b/>
                <w:bCs/>
                <w:i/>
              </w:rPr>
              <w:t>Dokumentasjonskrav</w:t>
            </w:r>
            <w:r w:rsidR="006543C5" w:rsidRPr="00014C22">
              <w:rPr>
                <w:i/>
              </w:rPr>
              <w:t xml:space="preserve"> </w:t>
            </w:r>
            <w:r w:rsidR="006543C5" w:rsidRPr="009777D0">
              <w:t>skal leses som en del av kravet, og angir hvordan kravet skal besvares.</w:t>
            </w:r>
            <w:r w:rsidR="006543C5">
              <w:t xml:space="preserve"> </w:t>
            </w:r>
            <w:r w:rsidRPr="006B7B44">
              <w:rPr>
                <w:i/>
                <w:iCs/>
              </w:rPr>
              <w:t>Dokumentasjonskrav</w:t>
            </w:r>
            <w:r w:rsidR="006543C5" w:rsidRPr="009777D0">
              <w:t xml:space="preserve"> vil inneholde aspekter som </w:t>
            </w:r>
            <w:r w:rsidR="006543C5">
              <w:t>L</w:t>
            </w:r>
            <w:r w:rsidR="006543C5" w:rsidRPr="009777D0">
              <w:t>everandøren skal vektlegge i sin besvarelse</w:t>
            </w:r>
            <w:r w:rsidR="006543C5">
              <w:t xml:space="preserve">. </w:t>
            </w:r>
            <w:r w:rsidR="006543C5" w:rsidRPr="00110B0C">
              <w:t xml:space="preserve">Kunden vil vektlegge </w:t>
            </w:r>
            <w:r w:rsidR="006543C5">
              <w:t>Leverandørens besvarelse</w:t>
            </w:r>
            <w:r w:rsidR="006543C5" w:rsidRPr="00110B0C">
              <w:t xml:space="preserve"> i sin </w:t>
            </w:r>
            <w:r w:rsidR="006543C5">
              <w:t>vurdering av om</w:t>
            </w:r>
            <w:r w:rsidR="006F44A3">
              <w:t xml:space="preserve"> absolutte</w:t>
            </w:r>
            <w:r w:rsidR="008A79A6">
              <w:t xml:space="preserve"> </w:t>
            </w:r>
            <w:r w:rsidR="006F44A3">
              <w:t>krav og</w:t>
            </w:r>
            <w:r w:rsidR="006543C5">
              <w:t xml:space="preserve"> minimumskrav er oppfylt</w:t>
            </w:r>
            <w:r w:rsidR="002563D3">
              <w:t>,</w:t>
            </w:r>
            <w:r w:rsidR="006543C5">
              <w:t xml:space="preserve"> og i sin </w:t>
            </w:r>
            <w:r w:rsidR="006543C5" w:rsidRPr="00110B0C">
              <w:t xml:space="preserve">evaluering av </w:t>
            </w:r>
            <w:r w:rsidR="006543C5">
              <w:t>e</w:t>
            </w:r>
            <w:r w:rsidR="006543C5" w:rsidRPr="00110B0C">
              <w:t>valueringskravene opp mot tildelingskriteriene</w:t>
            </w:r>
            <w:r w:rsidR="006543C5">
              <w:t>.</w:t>
            </w:r>
          </w:p>
        </w:tc>
      </w:tr>
      <w:tr w:rsidR="000A64BD" w14:paraId="1D6D339D" w14:textId="77777777" w:rsidTr="075C8121">
        <w:tc>
          <w:tcPr>
            <w:tcW w:w="2352" w:type="dxa"/>
          </w:tcPr>
          <w:p w14:paraId="6053DBF2" w14:textId="77777777" w:rsidR="000A64BD" w:rsidRDefault="000A64BD" w:rsidP="00A90447">
            <w:pPr>
              <w:tabs>
                <w:tab w:val="left" w:pos="1701"/>
              </w:tabs>
              <w:spacing w:after="0" w:line="240" w:lineRule="auto"/>
              <w:rPr>
                <w:rFonts w:ascii="Oslo Sans Office" w:hAnsi="Oslo Sans Office"/>
                <w:szCs w:val="20"/>
              </w:rPr>
            </w:pPr>
            <w:r w:rsidRPr="00A33E63">
              <w:rPr>
                <w:rFonts w:ascii="Oslo Sans Office" w:hAnsi="Oslo Sans Office"/>
                <w:szCs w:val="20"/>
              </w:rPr>
              <w:t>Kravtype</w:t>
            </w:r>
          </w:p>
        </w:tc>
        <w:tc>
          <w:tcPr>
            <w:tcW w:w="6908" w:type="dxa"/>
          </w:tcPr>
          <w:p w14:paraId="4DD27206" w14:textId="50725ED5" w:rsidR="00DB195D" w:rsidRPr="003032D1" w:rsidRDefault="00E449D1" w:rsidP="0080422B">
            <w:pPr>
              <w:spacing w:line="240" w:lineRule="auto"/>
              <w:rPr>
                <w:rFonts w:ascii="Oslo Sans Office" w:hAnsi="Oslo Sans Office"/>
                <w:szCs w:val="20"/>
              </w:rPr>
            </w:pPr>
            <w:r w:rsidRPr="00A33E63">
              <w:rPr>
                <w:rFonts w:ascii="Oslo Sans Office" w:hAnsi="Oslo Sans Office"/>
                <w:szCs w:val="20"/>
              </w:rPr>
              <w:t xml:space="preserve">Kravtype </w:t>
            </w:r>
            <w:r w:rsidRPr="00A33E63">
              <w:rPr>
                <w:rFonts w:ascii="Oslo Sans Office" w:hAnsi="Oslo Sans Office"/>
                <w:b/>
                <w:szCs w:val="20"/>
              </w:rPr>
              <w:t>M</w:t>
            </w:r>
            <w:r w:rsidRPr="00A33E63">
              <w:rPr>
                <w:rFonts w:ascii="Oslo Sans Office" w:hAnsi="Oslo Sans Office"/>
                <w:szCs w:val="20"/>
              </w:rPr>
              <w:t xml:space="preserve"> må tilfredsstilles. Kravet er å anse som et minimumskrav som ikke er gjenstand for relativ vurdering. </w:t>
            </w:r>
          </w:p>
        </w:tc>
      </w:tr>
      <w:tr w:rsidR="000A64BD" w:rsidRPr="00681379" w14:paraId="1DE75A84" w14:textId="77777777" w:rsidTr="075C8121">
        <w:tc>
          <w:tcPr>
            <w:tcW w:w="2352" w:type="dxa"/>
          </w:tcPr>
          <w:p w14:paraId="0161C2F0" w14:textId="073CDA5C" w:rsidR="000A64BD" w:rsidRDefault="000A64BD" w:rsidP="00A90447">
            <w:pPr>
              <w:tabs>
                <w:tab w:val="left" w:pos="1701"/>
              </w:tabs>
              <w:spacing w:after="0" w:line="240" w:lineRule="auto"/>
              <w:rPr>
                <w:rFonts w:ascii="Oslo Sans Office" w:hAnsi="Oslo Sans Office"/>
                <w:szCs w:val="20"/>
              </w:rPr>
            </w:pPr>
            <w:r>
              <w:rPr>
                <w:rFonts w:ascii="Oslo Sans Office" w:hAnsi="Oslo Sans Office"/>
                <w:szCs w:val="20"/>
              </w:rPr>
              <w:t>Svar</w:t>
            </w:r>
          </w:p>
        </w:tc>
        <w:tc>
          <w:tcPr>
            <w:tcW w:w="6908" w:type="dxa"/>
          </w:tcPr>
          <w:p w14:paraId="432BC634" w14:textId="26002578" w:rsidR="00A60F91" w:rsidRDefault="00A60F91" w:rsidP="00A90447">
            <w:pPr>
              <w:spacing w:line="240" w:lineRule="auto"/>
              <w:ind w:left="36" w:hanging="36"/>
              <w:rPr>
                <w:rFonts w:ascii="Oslo Sans Office" w:hAnsi="Oslo Sans Office"/>
                <w:szCs w:val="20"/>
              </w:rPr>
            </w:pPr>
            <w:r>
              <w:rPr>
                <w:rFonts w:ascii="Oslo Sans Office" w:hAnsi="Oslo Sans Office"/>
                <w:szCs w:val="20"/>
              </w:rPr>
              <w:t xml:space="preserve">Leverandøren angir oppfyllelse per krav med </w:t>
            </w:r>
            <w:r w:rsidRPr="006B7B44">
              <w:rPr>
                <w:rFonts w:ascii="Oslo Sans Office" w:hAnsi="Oslo Sans Office"/>
                <w:b/>
                <w:bCs/>
                <w:szCs w:val="20"/>
              </w:rPr>
              <w:t>Ja</w:t>
            </w:r>
            <w:r>
              <w:rPr>
                <w:rFonts w:ascii="Oslo Sans Office" w:hAnsi="Oslo Sans Office"/>
                <w:szCs w:val="20"/>
              </w:rPr>
              <w:t xml:space="preserve"> eller </w:t>
            </w:r>
            <w:r w:rsidRPr="006B7B44">
              <w:rPr>
                <w:rFonts w:ascii="Oslo Sans Office" w:hAnsi="Oslo Sans Office"/>
                <w:b/>
                <w:bCs/>
                <w:szCs w:val="20"/>
              </w:rPr>
              <w:t>Nei</w:t>
            </w:r>
          </w:p>
          <w:p w14:paraId="1E802DCF" w14:textId="68F17307" w:rsidR="000A64BD" w:rsidRPr="00A33E63" w:rsidRDefault="000A64BD" w:rsidP="00A90447">
            <w:pPr>
              <w:spacing w:line="240" w:lineRule="auto"/>
              <w:ind w:left="36" w:hanging="36"/>
              <w:rPr>
                <w:rFonts w:ascii="Oslo Sans Office" w:hAnsi="Oslo Sans Office"/>
                <w:szCs w:val="20"/>
              </w:rPr>
            </w:pPr>
            <w:r w:rsidRPr="00A33E63">
              <w:rPr>
                <w:rFonts w:ascii="Oslo Sans Office" w:hAnsi="Oslo Sans Office"/>
                <w:szCs w:val="20"/>
              </w:rPr>
              <w:t>«</w:t>
            </w:r>
            <w:r w:rsidRPr="00A33E63">
              <w:rPr>
                <w:rFonts w:ascii="Oslo Sans Office" w:hAnsi="Oslo Sans Office"/>
                <w:b/>
                <w:szCs w:val="20"/>
              </w:rPr>
              <w:t>Ja</w:t>
            </w:r>
            <w:r w:rsidRPr="00A33E63">
              <w:rPr>
                <w:rFonts w:ascii="Oslo Sans Office" w:hAnsi="Oslo Sans Office"/>
                <w:szCs w:val="20"/>
              </w:rPr>
              <w:t>» betyr at Leverandøren leverer tjenesten eller funksjonen og/eller aksepterer dette kravet. Svaret forplikter Leverandøren som en del av leveransen.</w:t>
            </w:r>
          </w:p>
          <w:p w14:paraId="036B0AFC" w14:textId="77777777" w:rsidR="000A64BD" w:rsidRDefault="000A64BD" w:rsidP="00A90447">
            <w:pPr>
              <w:spacing w:after="0" w:line="276" w:lineRule="auto"/>
              <w:ind w:left="36" w:hanging="36"/>
              <w:rPr>
                <w:rFonts w:ascii="Oslo Sans Office" w:hAnsi="Oslo Sans Office"/>
              </w:rPr>
            </w:pPr>
            <w:r w:rsidRPr="00A33E63">
              <w:rPr>
                <w:rFonts w:ascii="Oslo Sans Office" w:hAnsi="Oslo Sans Office"/>
              </w:rPr>
              <w:t>«</w:t>
            </w:r>
            <w:r w:rsidRPr="00A33E63">
              <w:rPr>
                <w:rFonts w:ascii="Oslo Sans Office" w:hAnsi="Oslo Sans Office"/>
                <w:b/>
                <w:bCs/>
              </w:rPr>
              <w:t>Nei</w:t>
            </w:r>
            <w:r w:rsidRPr="00A33E63">
              <w:rPr>
                <w:rFonts w:ascii="Oslo Sans Office" w:hAnsi="Oslo Sans Office"/>
              </w:rPr>
              <w:t>» betyr at Leverandøren ikke leverer tjenesten eller funksjonen og/eller kravet aksepteres ikke.</w:t>
            </w:r>
          </w:p>
          <w:p w14:paraId="366A0FA7" w14:textId="77777777" w:rsidR="00DB195D" w:rsidRPr="00681379" w:rsidRDefault="00DB195D" w:rsidP="00A90447">
            <w:pPr>
              <w:spacing w:after="0" w:line="276" w:lineRule="auto"/>
              <w:ind w:left="36" w:hanging="36"/>
              <w:rPr>
                <w:rFonts w:ascii="Oslo Sans Office" w:hAnsi="Oslo Sans Office"/>
              </w:rPr>
            </w:pPr>
          </w:p>
        </w:tc>
      </w:tr>
    </w:tbl>
    <w:p w14:paraId="6BE82D92" w14:textId="633234E5" w:rsidR="00AB7B9A" w:rsidRPr="00B856D6" w:rsidRDefault="00AB7B9A" w:rsidP="00A33E63">
      <w:pPr>
        <w:spacing w:after="0"/>
        <w:rPr>
          <w:rFonts w:ascii="Oslo Sans Office" w:hAnsi="Oslo Sans Office"/>
          <w:b/>
          <w:bCs/>
          <w:szCs w:val="20"/>
        </w:rPr>
      </w:pPr>
      <w:r w:rsidRPr="006B7B44">
        <w:rPr>
          <w:rFonts w:ascii="Oslo Sans Office" w:hAnsi="Oslo Sans Office"/>
          <w:b/>
          <w:bCs/>
        </w:rPr>
        <w:t>Alle krav skal være oppfylt på tilbudstidspunkt, med mindre annet følger av det enkelte krav.</w:t>
      </w:r>
    </w:p>
    <w:p w14:paraId="57DD632A" w14:textId="77777777" w:rsidR="00AB7B9A" w:rsidRDefault="00AB7B9A" w:rsidP="00A33E63">
      <w:pPr>
        <w:spacing w:after="0"/>
        <w:rPr>
          <w:rFonts w:ascii="Oslo Sans Office" w:hAnsi="Oslo Sans Office"/>
          <w:b/>
          <w:szCs w:val="20"/>
        </w:rPr>
      </w:pPr>
    </w:p>
    <w:p w14:paraId="67A15F4B" w14:textId="50254596" w:rsidR="00A33E63" w:rsidRDefault="00A33E63" w:rsidP="00A33E63">
      <w:pPr>
        <w:spacing w:after="0"/>
        <w:rPr>
          <w:rFonts w:ascii="Oslo Sans Office" w:hAnsi="Oslo Sans Office"/>
          <w:szCs w:val="20"/>
        </w:rPr>
      </w:pPr>
      <w:r w:rsidRPr="00A33E63">
        <w:rPr>
          <w:rFonts w:ascii="Oslo Sans Office" w:hAnsi="Oslo Sans Office"/>
          <w:b/>
          <w:szCs w:val="20"/>
        </w:rPr>
        <w:t>Kravene som er beskrevet under skal besvares av Leverandøren i Bilag 2.</w:t>
      </w:r>
      <w:r w:rsidRPr="00A33E63">
        <w:rPr>
          <w:rFonts w:ascii="Oslo Sans Office" w:hAnsi="Oslo Sans Office"/>
          <w:szCs w:val="20"/>
        </w:rPr>
        <w:t xml:space="preserve"> Alle krav skal besvares med enten Ja eller Nei</w:t>
      </w:r>
      <w:r w:rsidR="006C45A3">
        <w:rPr>
          <w:rFonts w:ascii="Oslo Sans Office" w:hAnsi="Oslo Sans Office"/>
          <w:szCs w:val="20"/>
        </w:rPr>
        <w:t xml:space="preserve"> og </w:t>
      </w:r>
      <w:r w:rsidR="006635AD">
        <w:rPr>
          <w:rFonts w:ascii="Oslo Sans Office" w:hAnsi="Oslo Sans Office"/>
          <w:szCs w:val="20"/>
        </w:rPr>
        <w:t>dokumenteres der dette er etterspurt</w:t>
      </w:r>
      <w:r w:rsidRPr="00A33E63">
        <w:rPr>
          <w:rFonts w:ascii="Oslo Sans Office" w:hAnsi="Oslo Sans Office"/>
          <w:szCs w:val="20"/>
        </w:rPr>
        <w:t xml:space="preserve">. </w:t>
      </w:r>
      <w:r w:rsidR="006635AD">
        <w:rPr>
          <w:rFonts w:ascii="Oslo Sans Office" w:hAnsi="Oslo Sans Office"/>
          <w:szCs w:val="20"/>
        </w:rPr>
        <w:t xml:space="preserve">Manglende oppfyllelse </w:t>
      </w:r>
      <w:r w:rsidRPr="00A33E63">
        <w:rPr>
          <w:rFonts w:ascii="Oslo Sans Office" w:hAnsi="Oslo Sans Office"/>
          <w:szCs w:val="20"/>
        </w:rPr>
        <w:t>av minimumskrav kan medføre avvisning av tilbudet.</w:t>
      </w:r>
    </w:p>
    <w:p w14:paraId="3A537856" w14:textId="77777777" w:rsidR="00F84889" w:rsidRDefault="00F84889" w:rsidP="00A33E63">
      <w:pPr>
        <w:spacing w:after="0"/>
        <w:rPr>
          <w:rFonts w:ascii="Oslo Sans Office" w:hAnsi="Oslo Sans Office"/>
          <w:szCs w:val="20"/>
        </w:rPr>
      </w:pPr>
    </w:p>
    <w:p w14:paraId="2EFCD0B9" w14:textId="31C27EC7" w:rsidR="00A33E63" w:rsidRPr="00A33E63" w:rsidRDefault="0079190F" w:rsidP="0079190F">
      <w:pPr>
        <w:spacing w:after="160" w:line="259" w:lineRule="auto"/>
        <w:rPr>
          <w:sz w:val="18"/>
          <w:szCs w:val="20"/>
        </w:rPr>
      </w:pPr>
      <w:r>
        <w:rPr>
          <w:sz w:val="18"/>
          <w:szCs w:val="20"/>
        </w:rPr>
        <w:br w:type="page"/>
      </w:r>
    </w:p>
    <w:p w14:paraId="779850B8" w14:textId="3E0DD5F4" w:rsidR="00A95A1C" w:rsidRPr="00FE3B78" w:rsidRDefault="392EBA0A" w:rsidP="00FE3B78">
      <w:pPr>
        <w:keepNext/>
        <w:spacing w:after="240" w:line="240" w:lineRule="auto"/>
        <w:ind w:left="720" w:hanging="720"/>
        <w:outlineLvl w:val="2"/>
        <w:rPr>
          <w:rFonts w:ascii="Oslo Sans Office" w:eastAsiaTheme="majorEastAsia" w:hAnsi="Oslo Sans Office" w:cs="Times New Roman"/>
          <w:b/>
          <w:bCs/>
          <w:sz w:val="24"/>
          <w:szCs w:val="24"/>
        </w:rPr>
      </w:pPr>
      <w:bookmarkStart w:id="8" w:name="_Toc57376966"/>
      <w:bookmarkStart w:id="9" w:name="_Toc230951731"/>
      <w:r w:rsidRPr="075C8121">
        <w:rPr>
          <w:rFonts w:ascii="Oslo Sans Office" w:eastAsiaTheme="majorEastAsia" w:hAnsi="Oslo Sans Office" w:cs="Times New Roman"/>
          <w:b/>
          <w:bCs/>
          <w:sz w:val="24"/>
          <w:szCs w:val="24"/>
        </w:rPr>
        <w:lastRenderedPageBreak/>
        <w:t>3</w:t>
      </w:r>
      <w:r w:rsidR="556679D6" w:rsidRPr="075C8121">
        <w:rPr>
          <w:rFonts w:ascii="Oslo Sans Office" w:eastAsiaTheme="majorEastAsia" w:hAnsi="Oslo Sans Office" w:cs="Times New Roman"/>
          <w:b/>
          <w:bCs/>
          <w:sz w:val="24"/>
          <w:szCs w:val="24"/>
        </w:rPr>
        <w:t>.2</w:t>
      </w:r>
      <w:r w:rsidRPr="00FE3B78">
        <w:rPr>
          <w:rFonts w:ascii="Oslo Sans Office" w:eastAsiaTheme="majorEastAsia" w:hAnsi="Oslo Sans Office" w:cs="Times New Roman"/>
          <w:b/>
          <w:bCs/>
          <w:sz w:val="24"/>
          <w:szCs w:val="24"/>
        </w:rPr>
        <w:tab/>
      </w:r>
      <w:r w:rsidR="3937F0B7" w:rsidRPr="075C8121">
        <w:rPr>
          <w:rFonts w:ascii="Oslo Sans Office" w:eastAsiaTheme="majorEastAsia" w:hAnsi="Oslo Sans Office" w:cs="Times New Roman"/>
          <w:b/>
          <w:bCs/>
          <w:sz w:val="24"/>
          <w:szCs w:val="24"/>
        </w:rPr>
        <w:t>Minimums</w:t>
      </w:r>
      <w:bookmarkEnd w:id="8"/>
      <w:r w:rsidR="6A638045" w:rsidRPr="075C8121">
        <w:rPr>
          <w:rFonts w:ascii="Oslo Sans Office" w:eastAsiaTheme="majorEastAsia" w:hAnsi="Oslo Sans Office" w:cs="Times New Roman"/>
          <w:b/>
          <w:bCs/>
          <w:sz w:val="24"/>
          <w:szCs w:val="24"/>
        </w:rPr>
        <w:t>krav til personell</w:t>
      </w:r>
      <w:bookmarkEnd w:id="9"/>
    </w:p>
    <w:tbl>
      <w:tblPr>
        <w:tblStyle w:val="Tabellrutenett"/>
        <w:tblW w:w="8359"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5953"/>
        <w:gridCol w:w="1560"/>
      </w:tblGrid>
      <w:tr w:rsidR="00C9685E" w:rsidRPr="00A33E63" w14:paraId="0D3EE9AD" w14:textId="77777777" w:rsidTr="68FBE5A0">
        <w:trPr>
          <w:tblHeader/>
        </w:trPr>
        <w:tc>
          <w:tcPr>
            <w:tcW w:w="846" w:type="dxa"/>
            <w:shd w:val="clear" w:color="auto" w:fill="F9C66B" w:themeFill="accent6"/>
          </w:tcPr>
          <w:p w14:paraId="4288C3CD" w14:textId="77777777" w:rsidR="00C9685E" w:rsidRPr="00A33E63" w:rsidRDefault="00C9685E">
            <w:pPr>
              <w:tabs>
                <w:tab w:val="left" w:pos="2520"/>
              </w:tabs>
              <w:spacing w:after="0" w:line="240" w:lineRule="auto"/>
              <w:rPr>
                <w:b/>
              </w:rPr>
            </w:pPr>
            <w:r w:rsidRPr="00A33E63">
              <w:rPr>
                <w:b/>
              </w:rPr>
              <w:t>Krav nr.</w:t>
            </w:r>
          </w:p>
        </w:tc>
        <w:tc>
          <w:tcPr>
            <w:tcW w:w="5953" w:type="dxa"/>
            <w:shd w:val="clear" w:color="auto" w:fill="F9C66B" w:themeFill="accent6"/>
          </w:tcPr>
          <w:p w14:paraId="13CC5635" w14:textId="274795BB" w:rsidR="00C9685E" w:rsidRPr="00A33E63" w:rsidRDefault="0088711F">
            <w:pPr>
              <w:tabs>
                <w:tab w:val="left" w:pos="2520"/>
              </w:tabs>
              <w:spacing w:after="0" w:line="240" w:lineRule="auto"/>
              <w:rPr>
                <w:b/>
              </w:rPr>
            </w:pPr>
            <w:r>
              <w:rPr>
                <w:b/>
              </w:rPr>
              <w:t>Beskrivelse</w:t>
            </w:r>
          </w:p>
        </w:tc>
        <w:tc>
          <w:tcPr>
            <w:tcW w:w="1560" w:type="dxa"/>
            <w:shd w:val="clear" w:color="auto" w:fill="F9C66B" w:themeFill="accent6"/>
          </w:tcPr>
          <w:p w14:paraId="2113F4B7" w14:textId="77777777" w:rsidR="00C9685E" w:rsidRPr="00A33E63" w:rsidRDefault="00C9685E">
            <w:pPr>
              <w:tabs>
                <w:tab w:val="left" w:pos="2520"/>
              </w:tabs>
              <w:spacing w:after="0" w:line="240" w:lineRule="auto"/>
              <w:rPr>
                <w:b/>
              </w:rPr>
            </w:pPr>
            <w:r w:rsidRPr="00A33E63">
              <w:rPr>
                <w:b/>
              </w:rPr>
              <w:t>Krav-type</w:t>
            </w:r>
          </w:p>
          <w:p w14:paraId="159FD292" w14:textId="77777777" w:rsidR="00C9685E" w:rsidRPr="00A33E63" w:rsidRDefault="00C9685E">
            <w:pPr>
              <w:tabs>
                <w:tab w:val="left" w:pos="2520"/>
              </w:tabs>
              <w:spacing w:after="0" w:line="240" w:lineRule="auto"/>
              <w:rPr>
                <w:b/>
              </w:rPr>
            </w:pPr>
          </w:p>
        </w:tc>
      </w:tr>
      <w:tr w:rsidR="00C9685E" w:rsidRPr="00A33E63" w14:paraId="3AC10586" w14:textId="77777777" w:rsidTr="68FBE5A0">
        <w:tc>
          <w:tcPr>
            <w:tcW w:w="846" w:type="dxa"/>
          </w:tcPr>
          <w:p w14:paraId="41974194" w14:textId="2DFF455C" w:rsidR="00C9685E" w:rsidRPr="00A33E63" w:rsidRDefault="19D2EBDC">
            <w:pPr>
              <w:tabs>
                <w:tab w:val="left" w:pos="2520"/>
              </w:tabs>
              <w:spacing w:after="0"/>
            </w:pPr>
            <w:r>
              <w:t>3</w:t>
            </w:r>
            <w:r w:rsidR="77D41681">
              <w:t>.2.1</w:t>
            </w:r>
          </w:p>
        </w:tc>
        <w:tc>
          <w:tcPr>
            <w:tcW w:w="5953" w:type="dxa"/>
          </w:tcPr>
          <w:p w14:paraId="58410581" w14:textId="77777777" w:rsidR="00C9685E" w:rsidRPr="00726AFC" w:rsidRDefault="00C9685E" w:rsidP="00726AFC">
            <w:pPr>
              <w:tabs>
                <w:tab w:val="left" w:pos="2520"/>
              </w:tabs>
              <w:spacing w:after="0"/>
            </w:pPr>
            <w:r w:rsidRPr="00726AFC">
              <w:rPr>
                <w:b/>
                <w:bCs/>
              </w:rPr>
              <w:t>Kontraktansvarlig</w:t>
            </w:r>
            <w:r w:rsidRPr="00726AFC">
              <w:rPr>
                <w:rFonts w:ascii="Times New Roman" w:hAnsi="Times New Roman" w:cs="Times New Roman"/>
                <w:b/>
                <w:bCs/>
              </w:rPr>
              <w:t>  </w:t>
            </w:r>
            <w:r w:rsidRPr="00726AFC">
              <w:t> </w:t>
            </w:r>
          </w:p>
          <w:p w14:paraId="517D03D3" w14:textId="77777777" w:rsidR="00C9685E" w:rsidRPr="00726AFC" w:rsidRDefault="00C9685E" w:rsidP="00726AFC">
            <w:pPr>
              <w:tabs>
                <w:tab w:val="left" w:pos="2520"/>
              </w:tabs>
              <w:spacing w:after="0"/>
            </w:pPr>
            <w:r w:rsidRPr="00726AFC">
              <w:t>Leverandør skal tilby en kontraktansvarlig som minimum har ansvaret for å:</w:t>
            </w:r>
            <w:r w:rsidRPr="00726AFC">
              <w:rPr>
                <w:rFonts w:ascii="Times New Roman" w:hAnsi="Times New Roman" w:cs="Times New Roman"/>
              </w:rPr>
              <w:t>  </w:t>
            </w:r>
            <w:r w:rsidRPr="00726AFC">
              <w:t> </w:t>
            </w:r>
          </w:p>
          <w:p w14:paraId="440886F3" w14:textId="77777777" w:rsidR="00C9685E" w:rsidRPr="00726AFC" w:rsidRDefault="00C9685E" w:rsidP="003968AD">
            <w:pPr>
              <w:numPr>
                <w:ilvl w:val="0"/>
                <w:numId w:val="4"/>
              </w:numPr>
              <w:tabs>
                <w:tab w:val="left" w:pos="2520"/>
              </w:tabs>
              <w:spacing w:after="0"/>
            </w:pPr>
            <w:r w:rsidRPr="00726AFC">
              <w:t>Følge opp kontrakten</w:t>
            </w:r>
            <w:r w:rsidRPr="00726AFC">
              <w:rPr>
                <w:rFonts w:ascii="Times New Roman" w:hAnsi="Times New Roman" w:cs="Times New Roman"/>
              </w:rPr>
              <w:t> </w:t>
            </w:r>
            <w:r w:rsidRPr="00726AFC">
              <w:t> </w:t>
            </w:r>
          </w:p>
          <w:p w14:paraId="162DF531" w14:textId="77777777" w:rsidR="00C9685E" w:rsidRPr="00726AFC" w:rsidRDefault="00C9685E" w:rsidP="003968AD">
            <w:pPr>
              <w:numPr>
                <w:ilvl w:val="0"/>
                <w:numId w:val="5"/>
              </w:numPr>
              <w:tabs>
                <w:tab w:val="left" w:pos="2520"/>
              </w:tabs>
              <w:spacing w:after="0"/>
            </w:pPr>
            <w:r w:rsidRPr="00726AFC">
              <w:t>Representere leverandøren overfor oppdragsgiver/bestiller</w:t>
            </w:r>
            <w:r w:rsidRPr="00726AFC">
              <w:rPr>
                <w:rFonts w:ascii="Times New Roman" w:hAnsi="Times New Roman" w:cs="Times New Roman"/>
              </w:rPr>
              <w:t> </w:t>
            </w:r>
            <w:r w:rsidRPr="00726AFC">
              <w:t> </w:t>
            </w:r>
          </w:p>
          <w:p w14:paraId="7C241544" w14:textId="77777777" w:rsidR="00C9685E" w:rsidRPr="00726AFC" w:rsidRDefault="00C9685E" w:rsidP="003968AD">
            <w:pPr>
              <w:numPr>
                <w:ilvl w:val="0"/>
                <w:numId w:val="6"/>
              </w:numPr>
              <w:tabs>
                <w:tab w:val="left" w:pos="2520"/>
              </w:tabs>
              <w:spacing w:after="0"/>
            </w:pPr>
            <w:r w:rsidRPr="00726AFC">
              <w:t>Delta på møter med oppdragsgiver/bestiller</w:t>
            </w:r>
            <w:r w:rsidRPr="00726AFC">
              <w:rPr>
                <w:rFonts w:ascii="Times New Roman" w:hAnsi="Times New Roman" w:cs="Times New Roman"/>
              </w:rPr>
              <w:t>     </w:t>
            </w:r>
            <w:r w:rsidRPr="00726AFC">
              <w:t> </w:t>
            </w:r>
          </w:p>
          <w:p w14:paraId="0F50C1F3" w14:textId="77777777" w:rsidR="00C9685E" w:rsidRPr="00726AFC" w:rsidRDefault="00C9685E" w:rsidP="003968AD">
            <w:pPr>
              <w:numPr>
                <w:ilvl w:val="0"/>
                <w:numId w:val="7"/>
              </w:numPr>
              <w:tabs>
                <w:tab w:val="left" w:pos="2520"/>
              </w:tabs>
              <w:spacing w:after="0"/>
            </w:pPr>
            <w:r w:rsidRPr="00726AFC">
              <w:t>Være kontaktpunkt for kontroll/revisjon</w:t>
            </w:r>
            <w:r w:rsidRPr="00726AFC">
              <w:rPr>
                <w:rFonts w:ascii="Times New Roman" w:hAnsi="Times New Roman" w:cs="Times New Roman"/>
              </w:rPr>
              <w:t> </w:t>
            </w:r>
            <w:r w:rsidRPr="00726AFC">
              <w:t> </w:t>
            </w:r>
          </w:p>
          <w:p w14:paraId="282D3EA7" w14:textId="77777777" w:rsidR="00C9685E" w:rsidRPr="00726AFC" w:rsidRDefault="00C9685E" w:rsidP="003968AD">
            <w:pPr>
              <w:numPr>
                <w:ilvl w:val="0"/>
                <w:numId w:val="8"/>
              </w:numPr>
              <w:tabs>
                <w:tab w:val="left" w:pos="2520"/>
              </w:tabs>
              <w:spacing w:after="0"/>
            </w:pPr>
            <w:r w:rsidRPr="00726AFC">
              <w:t>Sørge for at all nødvendig opplæring blir gjennomført</w:t>
            </w:r>
            <w:r w:rsidRPr="00726AFC">
              <w:rPr>
                <w:rFonts w:ascii="Times New Roman" w:hAnsi="Times New Roman" w:cs="Times New Roman"/>
              </w:rPr>
              <w:t>  </w:t>
            </w:r>
            <w:r w:rsidRPr="00726AFC">
              <w:t> </w:t>
            </w:r>
          </w:p>
          <w:p w14:paraId="6AC9490F" w14:textId="77777777" w:rsidR="00C9685E" w:rsidRPr="00726AFC" w:rsidRDefault="00C9685E" w:rsidP="00726AFC">
            <w:pPr>
              <w:tabs>
                <w:tab w:val="left" w:pos="2520"/>
              </w:tabs>
              <w:spacing w:after="0"/>
            </w:pPr>
            <w:r w:rsidRPr="00726AFC">
              <w:rPr>
                <w:rFonts w:ascii="Times New Roman" w:hAnsi="Times New Roman" w:cs="Times New Roman"/>
              </w:rPr>
              <w:t> </w:t>
            </w:r>
            <w:r w:rsidRPr="00726AFC">
              <w:t> </w:t>
            </w:r>
          </w:p>
          <w:p w14:paraId="62BB994A" w14:textId="2C61EB1C" w:rsidR="00C9685E" w:rsidRPr="00A33E63" w:rsidRDefault="00C9685E">
            <w:pPr>
              <w:tabs>
                <w:tab w:val="left" w:pos="2520"/>
              </w:tabs>
              <w:spacing w:after="0"/>
            </w:pPr>
            <w:r w:rsidRPr="00726AFC">
              <w:t>Oppdragsgiver skal gis kontaktinformasjon til kontraktansvarlig. Tilbudt kontraktansvarlig skal være tilgjengelig i hele avtaleperioden. Ved et eventuelt skifte av kontraktansvarlig, skal ny person godkjennes av oppdragsgiver. </w:t>
            </w:r>
          </w:p>
        </w:tc>
        <w:tc>
          <w:tcPr>
            <w:tcW w:w="1560" w:type="dxa"/>
          </w:tcPr>
          <w:p w14:paraId="51F49382" w14:textId="55032600" w:rsidR="00C9685E" w:rsidRPr="00A33E63" w:rsidRDefault="0BC6F6D1" w:rsidP="0008673D">
            <w:pPr>
              <w:tabs>
                <w:tab w:val="left" w:pos="2520"/>
              </w:tabs>
              <w:spacing w:after="0"/>
            </w:pPr>
            <w:r>
              <w:t>M</w:t>
            </w:r>
          </w:p>
        </w:tc>
      </w:tr>
      <w:tr w:rsidR="00C9685E" w:rsidRPr="00A33E63" w14:paraId="62976F8E" w14:textId="77777777" w:rsidTr="68FBE5A0">
        <w:tc>
          <w:tcPr>
            <w:tcW w:w="846" w:type="dxa"/>
          </w:tcPr>
          <w:p w14:paraId="19FDB5A1" w14:textId="24B4AB56" w:rsidR="00C9685E" w:rsidRDefault="00F61597">
            <w:pPr>
              <w:tabs>
                <w:tab w:val="left" w:pos="2520"/>
              </w:tabs>
              <w:spacing w:after="0"/>
            </w:pPr>
            <w:r>
              <w:t>3.2.2</w:t>
            </w:r>
          </w:p>
        </w:tc>
        <w:tc>
          <w:tcPr>
            <w:tcW w:w="5953" w:type="dxa"/>
          </w:tcPr>
          <w:p w14:paraId="17790A0D" w14:textId="77777777" w:rsidR="00C9685E" w:rsidRPr="00F241E5" w:rsidRDefault="00C9685E" w:rsidP="00F241E5">
            <w:pPr>
              <w:tabs>
                <w:tab w:val="left" w:pos="2520"/>
              </w:tabs>
              <w:spacing w:after="0"/>
            </w:pPr>
            <w:r w:rsidRPr="00F241E5">
              <w:rPr>
                <w:b/>
                <w:bCs/>
              </w:rPr>
              <w:t>Administrativt personell</w:t>
            </w:r>
            <w:r w:rsidRPr="00F241E5">
              <w:rPr>
                <w:rFonts w:ascii="Times New Roman" w:hAnsi="Times New Roman" w:cs="Times New Roman"/>
                <w:b/>
                <w:bCs/>
              </w:rPr>
              <w:t>  </w:t>
            </w:r>
            <w:r w:rsidRPr="00F241E5">
              <w:t> </w:t>
            </w:r>
          </w:p>
          <w:p w14:paraId="198348CD" w14:textId="77777777" w:rsidR="00C9685E" w:rsidRPr="00F241E5" w:rsidRDefault="00C9685E" w:rsidP="00F241E5">
            <w:pPr>
              <w:tabs>
                <w:tab w:val="left" w:pos="2520"/>
              </w:tabs>
              <w:spacing w:after="0"/>
            </w:pPr>
            <w:r w:rsidRPr="00F241E5">
              <w:t>Det skal tilbys personell som utfører administrativt arbeid. Personellet skal som minimum ha ansvar for, samt utføre følgende administrative oppgaver (men ikke begrenset til):</w:t>
            </w:r>
            <w:r w:rsidRPr="00F241E5">
              <w:rPr>
                <w:rFonts w:ascii="Times New Roman" w:hAnsi="Times New Roman" w:cs="Times New Roman"/>
              </w:rPr>
              <w:t>  </w:t>
            </w:r>
            <w:r w:rsidRPr="00F241E5">
              <w:t> </w:t>
            </w:r>
          </w:p>
          <w:p w14:paraId="5C8C9D2A" w14:textId="77777777" w:rsidR="00C9685E" w:rsidRPr="00F241E5" w:rsidRDefault="00C9685E" w:rsidP="00F241E5">
            <w:pPr>
              <w:tabs>
                <w:tab w:val="left" w:pos="2520"/>
              </w:tabs>
              <w:spacing w:after="0"/>
            </w:pPr>
            <w:r w:rsidRPr="00F241E5">
              <w:t> </w:t>
            </w:r>
          </w:p>
          <w:p w14:paraId="1976330B" w14:textId="77777777" w:rsidR="00C9685E" w:rsidRPr="00F241E5" w:rsidRDefault="00C9685E" w:rsidP="003968AD">
            <w:pPr>
              <w:numPr>
                <w:ilvl w:val="0"/>
                <w:numId w:val="9"/>
              </w:numPr>
              <w:tabs>
                <w:tab w:val="left" w:pos="2520"/>
              </w:tabs>
              <w:spacing w:after="0"/>
            </w:pPr>
            <w:r w:rsidRPr="00F241E5">
              <w:t>Merkantilt:</w:t>
            </w:r>
            <w:r w:rsidRPr="00F241E5">
              <w:rPr>
                <w:rFonts w:ascii="Times New Roman" w:hAnsi="Times New Roman" w:cs="Times New Roman"/>
              </w:rPr>
              <w:t>  </w:t>
            </w:r>
            <w:r w:rsidRPr="00F241E5">
              <w:t> </w:t>
            </w:r>
          </w:p>
          <w:p w14:paraId="6690FE37" w14:textId="77777777" w:rsidR="00C9685E" w:rsidRPr="00F241E5" w:rsidRDefault="00C9685E" w:rsidP="003968AD">
            <w:pPr>
              <w:numPr>
                <w:ilvl w:val="0"/>
                <w:numId w:val="10"/>
              </w:numPr>
              <w:tabs>
                <w:tab w:val="left" w:pos="2520"/>
              </w:tabs>
              <w:spacing w:after="0"/>
            </w:pPr>
            <w:r w:rsidRPr="00F241E5">
              <w:t>Fakturaoppfølging</w:t>
            </w:r>
            <w:r w:rsidRPr="00F241E5">
              <w:rPr>
                <w:rFonts w:ascii="Times New Roman" w:hAnsi="Times New Roman" w:cs="Times New Roman"/>
              </w:rPr>
              <w:t> </w:t>
            </w:r>
            <w:r w:rsidRPr="00F241E5">
              <w:t> </w:t>
            </w:r>
          </w:p>
          <w:p w14:paraId="63758049" w14:textId="77777777" w:rsidR="00C9685E" w:rsidRPr="00F241E5" w:rsidRDefault="00C9685E" w:rsidP="003968AD">
            <w:pPr>
              <w:numPr>
                <w:ilvl w:val="0"/>
                <w:numId w:val="11"/>
              </w:numPr>
              <w:tabs>
                <w:tab w:val="left" w:pos="2520"/>
              </w:tabs>
              <w:spacing w:after="0"/>
            </w:pPr>
            <w:r w:rsidRPr="00F241E5">
              <w:t>Statistikk og informasjon</w:t>
            </w:r>
            <w:r w:rsidRPr="00F241E5">
              <w:rPr>
                <w:rFonts w:ascii="Times New Roman" w:hAnsi="Times New Roman" w:cs="Times New Roman"/>
              </w:rPr>
              <w:t> </w:t>
            </w:r>
            <w:r w:rsidRPr="00F241E5">
              <w:t> </w:t>
            </w:r>
          </w:p>
          <w:p w14:paraId="2DC75779" w14:textId="77777777" w:rsidR="00C9685E" w:rsidRPr="00F241E5" w:rsidRDefault="00C9685E" w:rsidP="00F241E5">
            <w:pPr>
              <w:tabs>
                <w:tab w:val="left" w:pos="2520"/>
              </w:tabs>
              <w:spacing w:after="0"/>
            </w:pPr>
            <w:r w:rsidRPr="00F241E5">
              <w:rPr>
                <w:rFonts w:ascii="Times New Roman" w:hAnsi="Times New Roman" w:cs="Times New Roman"/>
              </w:rPr>
              <w:t> </w:t>
            </w:r>
            <w:r w:rsidRPr="00F241E5">
              <w:t> </w:t>
            </w:r>
          </w:p>
          <w:p w14:paraId="53738676" w14:textId="77777777" w:rsidR="00C9685E" w:rsidRPr="00F241E5" w:rsidRDefault="00C9685E" w:rsidP="003968AD">
            <w:pPr>
              <w:numPr>
                <w:ilvl w:val="0"/>
                <w:numId w:val="12"/>
              </w:numPr>
              <w:tabs>
                <w:tab w:val="left" w:pos="2520"/>
              </w:tabs>
              <w:spacing w:after="0"/>
            </w:pPr>
            <w:r w:rsidRPr="00F241E5">
              <w:t>HMSREG:</w:t>
            </w:r>
            <w:r w:rsidRPr="00F241E5">
              <w:rPr>
                <w:rFonts w:ascii="Times New Roman" w:hAnsi="Times New Roman" w:cs="Times New Roman"/>
              </w:rPr>
              <w:t>  </w:t>
            </w:r>
            <w:r w:rsidRPr="00F241E5">
              <w:t> </w:t>
            </w:r>
          </w:p>
          <w:p w14:paraId="11FA3DFA" w14:textId="77777777" w:rsidR="00C9685E" w:rsidRPr="00F241E5" w:rsidRDefault="00C9685E" w:rsidP="003968AD">
            <w:pPr>
              <w:numPr>
                <w:ilvl w:val="0"/>
                <w:numId w:val="13"/>
              </w:numPr>
              <w:tabs>
                <w:tab w:val="left" w:pos="2520"/>
              </w:tabs>
              <w:spacing w:after="0"/>
            </w:pPr>
            <w:r w:rsidRPr="00F241E5">
              <w:t>Administrasjon</w:t>
            </w:r>
            <w:r w:rsidRPr="00F241E5">
              <w:rPr>
                <w:rFonts w:ascii="Times New Roman" w:hAnsi="Times New Roman" w:cs="Times New Roman"/>
              </w:rPr>
              <w:t> </w:t>
            </w:r>
            <w:r w:rsidRPr="00F241E5">
              <w:t> </w:t>
            </w:r>
          </w:p>
          <w:p w14:paraId="482862E2" w14:textId="77777777" w:rsidR="00C9685E" w:rsidRPr="00F241E5" w:rsidRDefault="00C9685E" w:rsidP="003968AD">
            <w:pPr>
              <w:numPr>
                <w:ilvl w:val="0"/>
                <w:numId w:val="14"/>
              </w:numPr>
              <w:tabs>
                <w:tab w:val="left" w:pos="2520"/>
              </w:tabs>
              <w:spacing w:after="0"/>
            </w:pPr>
            <w:r w:rsidRPr="00F241E5">
              <w:t>Kontaktpunkt for både oppdragsgiver og bestillere</w:t>
            </w:r>
            <w:r w:rsidRPr="00F241E5">
              <w:rPr>
                <w:rFonts w:ascii="Times New Roman" w:hAnsi="Times New Roman" w:cs="Times New Roman"/>
              </w:rPr>
              <w:t> </w:t>
            </w:r>
            <w:r w:rsidRPr="00F241E5">
              <w:t> </w:t>
            </w:r>
          </w:p>
          <w:p w14:paraId="50664161" w14:textId="77777777" w:rsidR="00C9685E" w:rsidRPr="00F241E5" w:rsidRDefault="00C9685E" w:rsidP="003968AD">
            <w:pPr>
              <w:numPr>
                <w:ilvl w:val="0"/>
                <w:numId w:val="15"/>
              </w:numPr>
              <w:tabs>
                <w:tab w:val="left" w:pos="2520"/>
              </w:tabs>
              <w:spacing w:after="0"/>
            </w:pPr>
            <w:r w:rsidRPr="00F241E5">
              <w:t>Legge inn og sørge for at mannskapslister til enhver tid er oppdatert</w:t>
            </w:r>
            <w:r w:rsidRPr="00F241E5">
              <w:rPr>
                <w:rFonts w:ascii="Times New Roman" w:hAnsi="Times New Roman" w:cs="Times New Roman"/>
              </w:rPr>
              <w:t>  </w:t>
            </w:r>
            <w:r w:rsidRPr="00F241E5">
              <w:t> </w:t>
            </w:r>
          </w:p>
          <w:p w14:paraId="7DE718CD" w14:textId="77777777" w:rsidR="00C9685E" w:rsidRPr="00F241E5" w:rsidRDefault="00C9685E" w:rsidP="003968AD">
            <w:pPr>
              <w:numPr>
                <w:ilvl w:val="0"/>
                <w:numId w:val="16"/>
              </w:numPr>
              <w:tabs>
                <w:tab w:val="left" w:pos="2520"/>
              </w:tabs>
              <w:spacing w:after="0"/>
            </w:pPr>
            <w:r w:rsidRPr="00F241E5">
              <w:t>Sørge for at utførende personell til enhver tid har gyldig HMS-kort</w:t>
            </w:r>
            <w:r w:rsidRPr="00F241E5">
              <w:rPr>
                <w:rFonts w:ascii="Times New Roman" w:hAnsi="Times New Roman" w:cs="Times New Roman"/>
              </w:rPr>
              <w:t> </w:t>
            </w:r>
            <w:r w:rsidRPr="00F241E5">
              <w:t> </w:t>
            </w:r>
          </w:p>
          <w:p w14:paraId="25AF6643" w14:textId="77777777" w:rsidR="00C9685E" w:rsidRPr="00F241E5" w:rsidRDefault="00C9685E" w:rsidP="003968AD">
            <w:pPr>
              <w:numPr>
                <w:ilvl w:val="0"/>
                <w:numId w:val="17"/>
              </w:numPr>
              <w:tabs>
                <w:tab w:val="left" w:pos="2520"/>
              </w:tabs>
              <w:spacing w:after="0"/>
            </w:pPr>
            <w:r w:rsidRPr="00F241E5">
              <w:t>Følge opp og lukke avvik/hendelser</w:t>
            </w:r>
            <w:r w:rsidRPr="00F241E5">
              <w:rPr>
                <w:rFonts w:ascii="Times New Roman" w:hAnsi="Times New Roman" w:cs="Times New Roman"/>
              </w:rPr>
              <w:t> </w:t>
            </w:r>
            <w:r w:rsidRPr="00F241E5">
              <w:t> </w:t>
            </w:r>
          </w:p>
          <w:p w14:paraId="54F2E07F" w14:textId="77777777" w:rsidR="00C9685E" w:rsidRPr="00F241E5" w:rsidRDefault="00C9685E" w:rsidP="003968AD">
            <w:pPr>
              <w:numPr>
                <w:ilvl w:val="0"/>
                <w:numId w:val="18"/>
              </w:numPr>
              <w:tabs>
                <w:tab w:val="left" w:pos="2520"/>
              </w:tabs>
              <w:spacing w:after="0"/>
            </w:pPr>
            <w:r>
              <w:t>Påse at ansatte bruker systemet for inn- og </w:t>
            </w:r>
            <w:proofErr w:type="spellStart"/>
            <w:r>
              <w:t>utregistrering</w:t>
            </w:r>
            <w:proofErr w:type="spellEnd"/>
            <w:r>
              <w:t> på alle oppdrag</w:t>
            </w:r>
            <w:r w:rsidRPr="0E56D42E">
              <w:rPr>
                <w:rFonts w:ascii="Times New Roman" w:hAnsi="Times New Roman" w:cs="Times New Roman"/>
              </w:rPr>
              <w:t> </w:t>
            </w:r>
            <w:r>
              <w:t> </w:t>
            </w:r>
          </w:p>
          <w:p w14:paraId="52C90ACB" w14:textId="77777777" w:rsidR="00C9685E" w:rsidRPr="00F241E5" w:rsidRDefault="00C9685E" w:rsidP="003968AD">
            <w:pPr>
              <w:numPr>
                <w:ilvl w:val="0"/>
                <w:numId w:val="20"/>
              </w:numPr>
              <w:tabs>
                <w:tab w:val="left" w:pos="2520"/>
              </w:tabs>
              <w:spacing w:after="0"/>
            </w:pPr>
            <w:r w:rsidRPr="00F241E5">
              <w:t>Sikre at lokasjoner er korrekt registrert inn</w:t>
            </w:r>
            <w:r w:rsidRPr="00F241E5">
              <w:rPr>
                <w:rFonts w:ascii="Times New Roman" w:hAnsi="Times New Roman" w:cs="Times New Roman"/>
              </w:rPr>
              <w:t> </w:t>
            </w:r>
            <w:r w:rsidRPr="00F241E5">
              <w:t> </w:t>
            </w:r>
          </w:p>
          <w:p w14:paraId="05AFF6A6" w14:textId="77777777" w:rsidR="00C9685E" w:rsidRPr="00F241E5" w:rsidRDefault="00C9685E" w:rsidP="003968AD">
            <w:pPr>
              <w:numPr>
                <w:ilvl w:val="0"/>
                <w:numId w:val="21"/>
              </w:numPr>
              <w:tabs>
                <w:tab w:val="left" w:pos="2520"/>
              </w:tabs>
              <w:spacing w:after="0"/>
            </w:pPr>
            <w:r w:rsidRPr="00F241E5">
              <w:lastRenderedPageBreak/>
              <w:t>Være kontaktpunkt ved kontroll og revisjoner i systemet</w:t>
            </w:r>
            <w:r w:rsidRPr="00F241E5">
              <w:rPr>
                <w:rFonts w:ascii="Times New Roman" w:hAnsi="Times New Roman" w:cs="Times New Roman"/>
              </w:rPr>
              <w:t> </w:t>
            </w:r>
            <w:r w:rsidRPr="00F241E5">
              <w:t> </w:t>
            </w:r>
          </w:p>
          <w:p w14:paraId="4A95FD2B" w14:textId="77777777" w:rsidR="00C9685E" w:rsidRPr="00F241E5" w:rsidRDefault="00C9685E" w:rsidP="00F241E5">
            <w:pPr>
              <w:tabs>
                <w:tab w:val="left" w:pos="2520"/>
              </w:tabs>
              <w:spacing w:after="0"/>
            </w:pPr>
            <w:r w:rsidRPr="00F241E5">
              <w:rPr>
                <w:rFonts w:ascii="Times New Roman" w:hAnsi="Times New Roman" w:cs="Times New Roman"/>
              </w:rPr>
              <w:t> </w:t>
            </w:r>
            <w:r w:rsidRPr="00F241E5">
              <w:t> </w:t>
            </w:r>
          </w:p>
          <w:p w14:paraId="37E95742" w14:textId="77777777" w:rsidR="007709BF" w:rsidRDefault="00C9685E" w:rsidP="00F241E5">
            <w:pPr>
              <w:tabs>
                <w:tab w:val="left" w:pos="2520"/>
              </w:tabs>
              <w:spacing w:after="0"/>
            </w:pPr>
            <w:r w:rsidRPr="007709BF">
              <w:t xml:space="preserve">Oppdragsgiver skal gis kontaktinformasjon til administrativt personell. </w:t>
            </w:r>
          </w:p>
          <w:p w14:paraId="771E43AB" w14:textId="0DC546E9" w:rsidR="00C9685E" w:rsidRPr="007709BF" w:rsidRDefault="00C9685E" w:rsidP="00F241E5">
            <w:pPr>
              <w:tabs>
                <w:tab w:val="left" w:pos="2520"/>
              </w:tabs>
              <w:spacing w:after="0"/>
            </w:pPr>
            <w:r w:rsidRPr="007709BF">
              <w:t xml:space="preserve">Det kan være samme eller ulike personer som besitter de to </w:t>
            </w:r>
            <w:r w:rsidR="007709BF">
              <w:t>ro</w:t>
            </w:r>
            <w:r w:rsidRPr="007709BF">
              <w:t>llene kontraktansvarlig og administrativt personell.  </w:t>
            </w:r>
          </w:p>
          <w:p w14:paraId="5F16EA49" w14:textId="77777777" w:rsidR="00C9685E" w:rsidRPr="00F241E5" w:rsidRDefault="00C9685E" w:rsidP="00F241E5">
            <w:pPr>
              <w:tabs>
                <w:tab w:val="left" w:pos="2520"/>
              </w:tabs>
              <w:spacing w:after="0"/>
            </w:pPr>
            <w:r w:rsidRPr="00F241E5">
              <w:t> </w:t>
            </w:r>
          </w:p>
          <w:p w14:paraId="0D26D368" w14:textId="77777777" w:rsidR="00C9685E" w:rsidRPr="00F241E5" w:rsidRDefault="00C9685E" w:rsidP="00F241E5">
            <w:pPr>
              <w:tabs>
                <w:tab w:val="left" w:pos="2520"/>
              </w:tabs>
              <w:spacing w:after="0"/>
            </w:pPr>
            <w:r w:rsidRPr="00F241E5">
              <w:t>Tilbudt administrativt personell skal være tilgjengelig i hele avtaleperioden. Ved et eventuelt skifte av personell, skal ny(e) person(er) godkjennes av oppdragsgiver.</w:t>
            </w:r>
            <w:r w:rsidRPr="00F241E5">
              <w:rPr>
                <w:rFonts w:ascii="Times New Roman" w:hAnsi="Times New Roman" w:cs="Times New Roman"/>
              </w:rPr>
              <w:t>  </w:t>
            </w:r>
            <w:r w:rsidRPr="00F241E5">
              <w:t> </w:t>
            </w:r>
          </w:p>
          <w:p w14:paraId="2588EAF0" w14:textId="77777777" w:rsidR="00C9685E" w:rsidRPr="00F241E5" w:rsidRDefault="00C9685E" w:rsidP="00F241E5">
            <w:pPr>
              <w:tabs>
                <w:tab w:val="left" w:pos="2520"/>
              </w:tabs>
              <w:spacing w:after="0"/>
            </w:pPr>
            <w:r w:rsidRPr="00F241E5">
              <w:t> </w:t>
            </w:r>
          </w:p>
          <w:p w14:paraId="352DB40F" w14:textId="2C1F9E1D" w:rsidR="00C9685E" w:rsidRPr="00A33E63" w:rsidRDefault="00C9685E">
            <w:pPr>
              <w:tabs>
                <w:tab w:val="left" w:pos="2520"/>
              </w:tabs>
              <w:spacing w:after="0"/>
            </w:pPr>
            <w:r w:rsidRPr="00F241E5">
              <w:t>Oppdragsgiver gir leverandør opplæring og bistand i HMSREG ved behov.  </w:t>
            </w:r>
          </w:p>
        </w:tc>
        <w:tc>
          <w:tcPr>
            <w:tcW w:w="1560" w:type="dxa"/>
          </w:tcPr>
          <w:p w14:paraId="356183BC" w14:textId="6451C7A6" w:rsidR="00C9685E" w:rsidRPr="00A33E63" w:rsidRDefault="0008673D">
            <w:pPr>
              <w:tabs>
                <w:tab w:val="left" w:pos="2520"/>
              </w:tabs>
              <w:spacing w:after="0"/>
            </w:pPr>
            <w:r>
              <w:lastRenderedPageBreak/>
              <w:t>M</w:t>
            </w:r>
          </w:p>
        </w:tc>
      </w:tr>
      <w:tr w:rsidR="00C9685E" w:rsidRPr="00A33E63" w14:paraId="56711023" w14:textId="77777777" w:rsidTr="68FBE5A0">
        <w:tc>
          <w:tcPr>
            <w:tcW w:w="846" w:type="dxa"/>
          </w:tcPr>
          <w:p w14:paraId="189C7CC8" w14:textId="20B2089B" w:rsidR="00C9685E" w:rsidRDefault="00F61597">
            <w:pPr>
              <w:tabs>
                <w:tab w:val="left" w:pos="2520"/>
              </w:tabs>
              <w:spacing w:after="0"/>
            </w:pPr>
            <w:r>
              <w:t>3.2.3</w:t>
            </w:r>
          </w:p>
        </w:tc>
        <w:tc>
          <w:tcPr>
            <w:tcW w:w="5953" w:type="dxa"/>
          </w:tcPr>
          <w:p w14:paraId="40D9DEF4" w14:textId="77777777" w:rsidR="00C9685E" w:rsidRPr="00F241E5" w:rsidRDefault="00C9685E" w:rsidP="00F241E5">
            <w:pPr>
              <w:tabs>
                <w:tab w:val="left" w:pos="2520"/>
              </w:tabs>
              <w:spacing w:after="0"/>
            </w:pPr>
            <w:r w:rsidRPr="00F241E5">
              <w:rPr>
                <w:b/>
                <w:bCs/>
              </w:rPr>
              <w:t>Fagarbeider</w:t>
            </w:r>
            <w:r w:rsidRPr="00F241E5">
              <w:t> </w:t>
            </w:r>
          </w:p>
          <w:p w14:paraId="466BC578" w14:textId="60B4532D" w:rsidR="00C9685E" w:rsidRPr="00A33E63" w:rsidRDefault="00C9685E">
            <w:pPr>
              <w:tabs>
                <w:tab w:val="left" w:pos="2520"/>
              </w:tabs>
              <w:spacing w:after="0"/>
            </w:pPr>
            <w:r w:rsidRPr="00F241E5">
              <w:t>Det skal være minst én fagarbeider på hvert oppdrag. Med fagarbeider menes en yrkesutøver som er opplært etter en fastsatt læreplan, har avlagt fagprøve og har fått sitt fagbrev eller svennebrev.</w:t>
            </w:r>
            <w:r w:rsidRPr="00F241E5">
              <w:rPr>
                <w:rFonts w:ascii="Times New Roman" w:hAnsi="Times New Roman" w:cs="Times New Roman"/>
              </w:rPr>
              <w:t> </w:t>
            </w:r>
            <w:r w:rsidRPr="00F241E5">
              <w:t> </w:t>
            </w:r>
          </w:p>
        </w:tc>
        <w:tc>
          <w:tcPr>
            <w:tcW w:w="1560" w:type="dxa"/>
          </w:tcPr>
          <w:p w14:paraId="2F836B01" w14:textId="00C47881" w:rsidR="00C9685E" w:rsidRPr="00A33E63" w:rsidRDefault="394172DC">
            <w:pPr>
              <w:tabs>
                <w:tab w:val="left" w:pos="2520"/>
              </w:tabs>
              <w:spacing w:after="0"/>
            </w:pPr>
            <w:r>
              <w:t>M</w:t>
            </w:r>
          </w:p>
        </w:tc>
      </w:tr>
      <w:tr w:rsidR="00C9685E" w:rsidRPr="00A33E63" w14:paraId="469E602F" w14:textId="77777777" w:rsidTr="68FBE5A0">
        <w:tc>
          <w:tcPr>
            <w:tcW w:w="846" w:type="dxa"/>
          </w:tcPr>
          <w:p w14:paraId="627DF9E0" w14:textId="54A15AF3" w:rsidR="00C9685E" w:rsidRDefault="00F61597">
            <w:pPr>
              <w:tabs>
                <w:tab w:val="left" w:pos="2520"/>
              </w:tabs>
              <w:spacing w:after="0"/>
            </w:pPr>
            <w:r>
              <w:t>3.2.4</w:t>
            </w:r>
          </w:p>
        </w:tc>
        <w:tc>
          <w:tcPr>
            <w:tcW w:w="5953" w:type="dxa"/>
          </w:tcPr>
          <w:p w14:paraId="51EB9551" w14:textId="77777777" w:rsidR="00C9685E" w:rsidRPr="00F241E5" w:rsidRDefault="00C9685E" w:rsidP="00F241E5">
            <w:pPr>
              <w:tabs>
                <w:tab w:val="left" w:pos="2520"/>
              </w:tabs>
              <w:spacing w:after="0"/>
            </w:pPr>
            <w:r w:rsidRPr="00F241E5">
              <w:rPr>
                <w:b/>
                <w:bCs/>
              </w:rPr>
              <w:t>Språkkrav</w:t>
            </w:r>
            <w:r w:rsidRPr="00F241E5">
              <w:rPr>
                <w:rFonts w:ascii="Times New Roman" w:hAnsi="Times New Roman" w:cs="Times New Roman"/>
              </w:rPr>
              <w:t> </w:t>
            </w:r>
            <w:r w:rsidRPr="00F241E5">
              <w:t> </w:t>
            </w:r>
          </w:p>
          <w:p w14:paraId="55CC1E44" w14:textId="77777777" w:rsidR="00C9685E" w:rsidRPr="00F241E5" w:rsidRDefault="00C9685E" w:rsidP="00F241E5">
            <w:pPr>
              <w:tabs>
                <w:tab w:val="left" w:pos="2520"/>
              </w:tabs>
              <w:spacing w:after="0"/>
            </w:pPr>
            <w:r w:rsidRPr="00F241E5">
              <w:t>Gjennomføring av oppdrag på denne samkjøpsavtalen skal skje på norsk. Dette gjelder alle forhold, herunder tegninger, beskrivelser, rapportering og anvisninger på arbeidsstedet.</w:t>
            </w:r>
            <w:r w:rsidRPr="00F241E5">
              <w:rPr>
                <w:rFonts w:ascii="Times New Roman" w:hAnsi="Times New Roman" w:cs="Times New Roman"/>
              </w:rPr>
              <w:t>  </w:t>
            </w:r>
            <w:r w:rsidRPr="00F241E5">
              <w:t> </w:t>
            </w:r>
          </w:p>
          <w:p w14:paraId="12B1E861" w14:textId="77777777" w:rsidR="00C9685E" w:rsidRPr="00F241E5" w:rsidRDefault="00C9685E" w:rsidP="00F241E5">
            <w:pPr>
              <w:tabs>
                <w:tab w:val="left" w:pos="2520"/>
              </w:tabs>
              <w:spacing w:after="0"/>
            </w:pPr>
            <w:r w:rsidRPr="00F241E5">
              <w:rPr>
                <w:rFonts w:ascii="Times New Roman" w:hAnsi="Times New Roman" w:cs="Times New Roman"/>
              </w:rPr>
              <w:t> </w:t>
            </w:r>
            <w:r w:rsidRPr="00F241E5">
              <w:t> </w:t>
            </w:r>
          </w:p>
          <w:p w14:paraId="15E7E0BE" w14:textId="32A0328E" w:rsidR="00C9685E" w:rsidRPr="00A33E63" w:rsidRDefault="00C9685E">
            <w:pPr>
              <w:tabs>
                <w:tab w:val="left" w:pos="2520"/>
              </w:tabs>
              <w:spacing w:after="0"/>
            </w:pPr>
            <w:r w:rsidRPr="00F241E5">
              <w:t>Leverandøren må sørge for at minst én representant på oppdragsstedet behersker norsk språk, og vedkommende må kunne kommunisere effektivt med leverandørens øvrige ansatte på arbeidsstedet. </w:t>
            </w:r>
          </w:p>
        </w:tc>
        <w:tc>
          <w:tcPr>
            <w:tcW w:w="1560" w:type="dxa"/>
          </w:tcPr>
          <w:p w14:paraId="7BA58EBE" w14:textId="20E69660" w:rsidR="00C9685E" w:rsidRPr="00A33E63" w:rsidRDefault="17D3ED31">
            <w:pPr>
              <w:tabs>
                <w:tab w:val="left" w:pos="2520"/>
              </w:tabs>
              <w:spacing w:after="0"/>
            </w:pPr>
            <w:r>
              <w:t>M</w:t>
            </w:r>
          </w:p>
        </w:tc>
      </w:tr>
      <w:tr w:rsidR="00C9685E" w:rsidRPr="00A33E63" w14:paraId="5FE6EEA2" w14:textId="77777777" w:rsidTr="68FBE5A0">
        <w:tc>
          <w:tcPr>
            <w:tcW w:w="846" w:type="dxa"/>
          </w:tcPr>
          <w:p w14:paraId="76A1E56F" w14:textId="346326CF" w:rsidR="00C9685E" w:rsidRDefault="00F61597">
            <w:pPr>
              <w:tabs>
                <w:tab w:val="left" w:pos="2520"/>
              </w:tabs>
              <w:spacing w:after="0"/>
            </w:pPr>
            <w:r>
              <w:t>3.2.5</w:t>
            </w:r>
          </w:p>
        </w:tc>
        <w:tc>
          <w:tcPr>
            <w:tcW w:w="5953" w:type="dxa"/>
          </w:tcPr>
          <w:p w14:paraId="17C7B945" w14:textId="77777777" w:rsidR="00C9685E" w:rsidRPr="00BF0BA2" w:rsidRDefault="00C9685E" w:rsidP="00BF0BA2">
            <w:pPr>
              <w:tabs>
                <w:tab w:val="left" w:pos="2520"/>
              </w:tabs>
              <w:spacing w:after="0"/>
            </w:pPr>
            <w:r w:rsidRPr="00BF0BA2">
              <w:rPr>
                <w:b/>
                <w:bCs/>
              </w:rPr>
              <w:t>Administrasjon av håndverkere – påslag</w:t>
            </w:r>
            <w:r w:rsidRPr="00BF0BA2">
              <w:t> </w:t>
            </w:r>
          </w:p>
          <w:p w14:paraId="641B58A4" w14:textId="77777777" w:rsidR="00C9685E" w:rsidRPr="00BF0BA2" w:rsidRDefault="00C9685E" w:rsidP="00BF0BA2">
            <w:pPr>
              <w:tabs>
                <w:tab w:val="left" w:pos="2520"/>
              </w:tabs>
              <w:spacing w:after="0"/>
            </w:pPr>
            <w:r w:rsidRPr="00BF0BA2">
              <w:t>Leverandør skal ved pålegg fra bestiller, administrere andre faggrupper (sideentreprenør). Leverandør kan også bli pålagt av bestiller å bli administrert av annen leverandør som bestiller har pålagt administrasjonsansvar.  </w:t>
            </w:r>
          </w:p>
          <w:p w14:paraId="08247DD9" w14:textId="77777777" w:rsidR="00C9685E" w:rsidRPr="00BF0BA2" w:rsidRDefault="00C9685E" w:rsidP="00BF0BA2">
            <w:pPr>
              <w:tabs>
                <w:tab w:val="left" w:pos="2520"/>
              </w:tabs>
              <w:spacing w:after="0"/>
            </w:pPr>
            <w:r w:rsidRPr="00BF0BA2">
              <w:t> </w:t>
            </w:r>
          </w:p>
          <w:p w14:paraId="7AFCA161" w14:textId="6C27B3FE" w:rsidR="00C9685E" w:rsidRPr="00BF0BA2" w:rsidRDefault="00C9685E" w:rsidP="00BF0BA2">
            <w:pPr>
              <w:tabs>
                <w:tab w:val="left" w:pos="2520"/>
              </w:tabs>
              <w:spacing w:after="0"/>
            </w:pPr>
            <w:r w:rsidRPr="00BF0BA2">
              <w:t>Slik administrasjon omfatter kun fremdrift og gjennomføring og omfatter ikke økonomisk ansvar. Sideentreprenør fakturerer bestiller direkte</w:t>
            </w:r>
            <w:r w:rsidR="00873C60">
              <w:t>.</w:t>
            </w:r>
          </w:p>
          <w:p w14:paraId="48C8053E" w14:textId="77777777" w:rsidR="00C9685E" w:rsidRPr="00BF0BA2" w:rsidRDefault="00C9685E" w:rsidP="00BF0BA2">
            <w:pPr>
              <w:tabs>
                <w:tab w:val="left" w:pos="2520"/>
              </w:tabs>
              <w:spacing w:after="0"/>
            </w:pPr>
            <w:r w:rsidRPr="00BF0BA2">
              <w:t> </w:t>
            </w:r>
          </w:p>
          <w:p w14:paraId="3BEBD985" w14:textId="24EBC4D3" w:rsidR="00BF59F7" w:rsidRPr="00A33E63" w:rsidRDefault="00C9685E" w:rsidP="000E6053">
            <w:pPr>
              <w:tabs>
                <w:tab w:val="left" w:pos="2520"/>
              </w:tabs>
              <w:spacing w:after="0"/>
            </w:pPr>
            <w:r>
              <w:lastRenderedPageBreak/>
              <w:t>Administrasjon/koordinering av andre faggrupper må </w:t>
            </w:r>
            <w:proofErr w:type="gramStart"/>
            <w:r>
              <w:t>fremgå</w:t>
            </w:r>
            <w:proofErr w:type="gramEnd"/>
            <w:r>
              <w:t xml:space="preserve"> av avropet og honoreres etter medgått tid og i </w:t>
            </w:r>
            <w:r w:rsidRPr="003C41B8">
              <w:t>henhold til</w:t>
            </w:r>
            <w:r w:rsidR="0023515C" w:rsidRPr="003C41B8">
              <w:t xml:space="preserve"> inngåtte timepris for </w:t>
            </w:r>
            <w:r w:rsidR="00CA3E06" w:rsidRPr="003C41B8">
              <w:t>prosjektlede</w:t>
            </w:r>
            <w:r w:rsidR="0023515C" w:rsidRPr="003C41B8">
              <w:t xml:space="preserve">lse </w:t>
            </w:r>
            <w:r w:rsidRPr="003C41B8">
              <w:t xml:space="preserve">oppgitt i post </w:t>
            </w:r>
            <w:r w:rsidR="000E6053" w:rsidRPr="003C41B8">
              <w:t>9</w:t>
            </w:r>
            <w:r w:rsidRPr="003C41B8">
              <w:t xml:space="preserve"> i bilag 3 Pris- og produktskjema </w:t>
            </w:r>
          </w:p>
        </w:tc>
        <w:tc>
          <w:tcPr>
            <w:tcW w:w="1560" w:type="dxa"/>
          </w:tcPr>
          <w:p w14:paraId="2DE34C8C" w14:textId="450AFB9C" w:rsidR="00C9685E" w:rsidRDefault="0480D6F2">
            <w:pPr>
              <w:tabs>
                <w:tab w:val="left" w:pos="2520"/>
              </w:tabs>
              <w:spacing w:after="0"/>
            </w:pPr>
            <w:r>
              <w:lastRenderedPageBreak/>
              <w:t>M</w:t>
            </w:r>
          </w:p>
          <w:p w14:paraId="06BE71BA" w14:textId="77777777" w:rsidR="007B585A" w:rsidRDefault="007B585A">
            <w:pPr>
              <w:tabs>
                <w:tab w:val="left" w:pos="2520"/>
              </w:tabs>
              <w:spacing w:after="0"/>
            </w:pPr>
          </w:p>
          <w:p w14:paraId="358B7BC3" w14:textId="77777777" w:rsidR="007B585A" w:rsidRDefault="007B585A">
            <w:pPr>
              <w:tabs>
                <w:tab w:val="left" w:pos="2520"/>
              </w:tabs>
              <w:spacing w:after="0"/>
            </w:pPr>
          </w:p>
          <w:p w14:paraId="7EADC190" w14:textId="77777777" w:rsidR="007B585A" w:rsidRDefault="007B585A">
            <w:pPr>
              <w:tabs>
                <w:tab w:val="left" w:pos="2520"/>
              </w:tabs>
              <w:spacing w:after="0"/>
            </w:pPr>
          </w:p>
          <w:p w14:paraId="57553252" w14:textId="77777777" w:rsidR="007B585A" w:rsidRDefault="007B585A">
            <w:pPr>
              <w:tabs>
                <w:tab w:val="left" w:pos="2520"/>
              </w:tabs>
              <w:spacing w:after="0"/>
            </w:pPr>
          </w:p>
          <w:p w14:paraId="74FEE2E1" w14:textId="77777777" w:rsidR="007B585A" w:rsidRDefault="007B585A">
            <w:pPr>
              <w:tabs>
                <w:tab w:val="left" w:pos="2520"/>
              </w:tabs>
              <w:spacing w:after="0"/>
            </w:pPr>
          </w:p>
          <w:p w14:paraId="11F9548B" w14:textId="77777777" w:rsidR="007B585A" w:rsidRDefault="007B585A">
            <w:pPr>
              <w:tabs>
                <w:tab w:val="left" w:pos="2520"/>
              </w:tabs>
              <w:spacing w:after="0"/>
            </w:pPr>
          </w:p>
          <w:p w14:paraId="6204A971" w14:textId="47C4AA03" w:rsidR="007B585A" w:rsidRPr="00A33E63" w:rsidRDefault="007B585A">
            <w:pPr>
              <w:tabs>
                <w:tab w:val="left" w:pos="2520"/>
              </w:tabs>
              <w:spacing w:after="0"/>
            </w:pPr>
          </w:p>
        </w:tc>
      </w:tr>
      <w:tr w:rsidR="00C9685E" w:rsidRPr="00A33E63" w14:paraId="0D89E633" w14:textId="77777777" w:rsidTr="68FBE5A0">
        <w:tc>
          <w:tcPr>
            <w:tcW w:w="846" w:type="dxa"/>
          </w:tcPr>
          <w:p w14:paraId="4735CF2D" w14:textId="3398471F" w:rsidR="00C9685E" w:rsidRDefault="00F61597">
            <w:pPr>
              <w:tabs>
                <w:tab w:val="left" w:pos="2520"/>
              </w:tabs>
              <w:spacing w:after="0"/>
            </w:pPr>
            <w:r>
              <w:t>3.2.6</w:t>
            </w:r>
          </w:p>
        </w:tc>
        <w:tc>
          <w:tcPr>
            <w:tcW w:w="5953" w:type="dxa"/>
          </w:tcPr>
          <w:p w14:paraId="02CA6872" w14:textId="77777777" w:rsidR="00C9685E" w:rsidRPr="00BF0BA2" w:rsidRDefault="00C9685E" w:rsidP="00BF0BA2">
            <w:pPr>
              <w:tabs>
                <w:tab w:val="left" w:pos="2520"/>
              </w:tabs>
              <w:spacing w:after="0"/>
            </w:pPr>
            <w:r w:rsidRPr="00BF0BA2">
              <w:rPr>
                <w:b/>
                <w:bCs/>
              </w:rPr>
              <w:t>Teknisk bistand og prosjektledelse</w:t>
            </w:r>
            <w:r w:rsidRPr="00BF0BA2">
              <w:rPr>
                <w:rFonts w:ascii="Times New Roman" w:hAnsi="Times New Roman" w:cs="Times New Roman"/>
              </w:rPr>
              <w:t> </w:t>
            </w:r>
            <w:r w:rsidRPr="00BF0BA2">
              <w:t> </w:t>
            </w:r>
          </w:p>
          <w:p w14:paraId="2A158474" w14:textId="77777777" w:rsidR="00C9685E" w:rsidRPr="00BF0BA2" w:rsidRDefault="00C9685E" w:rsidP="00BF0BA2">
            <w:pPr>
              <w:tabs>
                <w:tab w:val="left" w:pos="2520"/>
              </w:tabs>
              <w:spacing w:after="0"/>
            </w:pPr>
            <w:r w:rsidRPr="00BF0BA2">
              <w:t>Leverandøren skal på forespørsel, bistå bestiller med prosjektledelse, kostnadsberegninger, teknisk bistand, enkle skisser, kalkuleringer m.m. for plan og budsjettarbeid og valg av løsninger i større rehabiliteringsoppdrag. Det vil særlig være relevant og aktuelt å be om slik faglig bistand og rådgivning i forbindelse med arbeider på vernede, antikvariske bygg.</w:t>
            </w:r>
            <w:r w:rsidRPr="00BF0BA2">
              <w:rPr>
                <w:rFonts w:ascii="Times New Roman" w:hAnsi="Times New Roman" w:cs="Times New Roman"/>
              </w:rPr>
              <w:t> </w:t>
            </w:r>
            <w:r w:rsidRPr="00BF0BA2">
              <w:t> </w:t>
            </w:r>
          </w:p>
          <w:p w14:paraId="168721F9" w14:textId="77777777" w:rsidR="00C9685E" w:rsidRPr="00BF0BA2" w:rsidRDefault="00C9685E" w:rsidP="00BF0BA2">
            <w:pPr>
              <w:tabs>
                <w:tab w:val="left" w:pos="2520"/>
              </w:tabs>
              <w:spacing w:after="0"/>
            </w:pPr>
            <w:r w:rsidRPr="00BF0BA2">
              <w:rPr>
                <w:rFonts w:ascii="Times New Roman" w:hAnsi="Times New Roman" w:cs="Times New Roman"/>
              </w:rPr>
              <w:t> </w:t>
            </w:r>
            <w:r w:rsidRPr="00BF0BA2">
              <w:t> </w:t>
            </w:r>
          </w:p>
          <w:p w14:paraId="592F110B" w14:textId="77777777" w:rsidR="00C9685E" w:rsidRPr="00BF0BA2" w:rsidRDefault="00C9685E" w:rsidP="00BF0BA2">
            <w:pPr>
              <w:tabs>
                <w:tab w:val="left" w:pos="2520"/>
              </w:tabs>
              <w:spacing w:after="0"/>
            </w:pPr>
            <w:r w:rsidRPr="00BF0BA2">
              <w:t>Dette gjelder ikke ved tilbudsforespørsel som ikke omfattes av denne samkjøpsavtalen.</w:t>
            </w:r>
            <w:r w:rsidRPr="00BF0BA2">
              <w:rPr>
                <w:rFonts w:ascii="Times New Roman" w:hAnsi="Times New Roman" w:cs="Times New Roman"/>
              </w:rPr>
              <w:t>  </w:t>
            </w:r>
            <w:r w:rsidRPr="00BF0BA2">
              <w:t> </w:t>
            </w:r>
          </w:p>
          <w:p w14:paraId="7DADA6B0" w14:textId="77777777" w:rsidR="00C9685E" w:rsidRPr="00BF0BA2" w:rsidRDefault="00C9685E" w:rsidP="00BF0BA2">
            <w:pPr>
              <w:tabs>
                <w:tab w:val="left" w:pos="2520"/>
              </w:tabs>
              <w:spacing w:after="0"/>
            </w:pPr>
            <w:r w:rsidRPr="00BF0BA2">
              <w:rPr>
                <w:rFonts w:ascii="Times New Roman" w:hAnsi="Times New Roman" w:cs="Times New Roman"/>
              </w:rPr>
              <w:t> </w:t>
            </w:r>
            <w:r w:rsidRPr="00BF0BA2">
              <w:t> </w:t>
            </w:r>
          </w:p>
          <w:p w14:paraId="7659BD3F" w14:textId="24C21CA1" w:rsidR="00C9685E" w:rsidRPr="00A33E63" w:rsidRDefault="00C9685E" w:rsidP="00EC6EE7">
            <w:pPr>
              <w:tabs>
                <w:tab w:val="left" w:pos="2520"/>
              </w:tabs>
              <w:spacing w:after="0"/>
            </w:pPr>
            <w:r>
              <w:t>S</w:t>
            </w:r>
            <w:r w:rsidRPr="0E56D42E">
              <w:t>lik rådgivning og faglig bistand må </w:t>
            </w:r>
            <w:proofErr w:type="gramStart"/>
            <w:r w:rsidRPr="0E56D42E">
              <w:t>fremgå</w:t>
            </w:r>
            <w:proofErr w:type="gramEnd"/>
            <w:r w:rsidRPr="0E56D42E">
              <w:t> av avropet</w:t>
            </w:r>
            <w:r w:rsidR="62C23051" w:rsidRPr="0E56D42E">
              <w:t>,</w:t>
            </w:r>
            <w:r w:rsidRPr="0E56D42E">
              <w:t xml:space="preserve"> </w:t>
            </w:r>
            <w:r w:rsidR="4DFC1457" w:rsidRPr="0E56D42E">
              <w:t xml:space="preserve">være godkjent av bestiller </w:t>
            </w:r>
            <w:r w:rsidRPr="0E56D42E">
              <w:t>og honor</w:t>
            </w:r>
            <w:r>
              <w:t>eres etter medgått tid og i henhold til pris op</w:t>
            </w:r>
            <w:r w:rsidRPr="00763471">
              <w:t xml:space="preserve">pgitt i post </w:t>
            </w:r>
            <w:r w:rsidR="000E6053" w:rsidRPr="00763471">
              <w:t>9</w:t>
            </w:r>
            <w:r w:rsidRPr="00763471">
              <w:t xml:space="preserve"> i bilag 3 Pris- og produktskjema.  </w:t>
            </w:r>
          </w:p>
        </w:tc>
        <w:tc>
          <w:tcPr>
            <w:tcW w:w="1560" w:type="dxa"/>
          </w:tcPr>
          <w:p w14:paraId="6BBE1A29" w14:textId="79DDB141" w:rsidR="00C9685E" w:rsidRPr="00A33E63" w:rsidRDefault="35E4364C" w:rsidP="68FBE5A0">
            <w:pPr>
              <w:tabs>
                <w:tab w:val="left" w:pos="2520"/>
              </w:tabs>
              <w:spacing w:after="0"/>
            </w:pPr>
            <w:r>
              <w:t>M</w:t>
            </w:r>
          </w:p>
        </w:tc>
      </w:tr>
    </w:tbl>
    <w:p w14:paraId="68F9AA1D" w14:textId="77777777" w:rsidR="00A95A1C" w:rsidRDefault="00A95A1C" w:rsidP="78AE035F">
      <w:pPr>
        <w:tabs>
          <w:tab w:val="left" w:pos="2520"/>
        </w:tabs>
        <w:spacing w:after="0"/>
        <w:rPr>
          <w:i/>
          <w:iCs/>
          <w:color w:val="0070C0"/>
        </w:rPr>
      </w:pPr>
    </w:p>
    <w:p w14:paraId="46F5A610" w14:textId="5430AA43" w:rsidR="003968AD" w:rsidRDefault="30F6E0AA" w:rsidP="00FE3B78">
      <w:pPr>
        <w:keepNext/>
        <w:spacing w:after="240" w:line="240" w:lineRule="auto"/>
        <w:ind w:left="720" w:hanging="720"/>
        <w:outlineLvl w:val="2"/>
        <w:rPr>
          <w:rFonts w:ascii="Oslo Sans Office" w:eastAsiaTheme="majorEastAsia" w:hAnsi="Oslo Sans Office" w:cs="Times New Roman"/>
          <w:b/>
          <w:bCs/>
          <w:sz w:val="24"/>
          <w:szCs w:val="24"/>
        </w:rPr>
      </w:pPr>
      <w:bookmarkStart w:id="10" w:name="_Toc230951732"/>
      <w:r w:rsidRPr="06CAC15D">
        <w:rPr>
          <w:rFonts w:ascii="Oslo Sans Office" w:eastAsiaTheme="majorEastAsia" w:hAnsi="Oslo Sans Office" w:cs="Times New Roman"/>
          <w:b/>
          <w:bCs/>
          <w:sz w:val="24"/>
          <w:szCs w:val="24"/>
        </w:rPr>
        <w:t xml:space="preserve">3.3 </w:t>
      </w:r>
      <w:r w:rsidR="00C12766">
        <w:rPr>
          <w:rFonts w:ascii="Oslo Sans Office" w:eastAsiaTheme="majorEastAsia" w:hAnsi="Oslo Sans Office" w:cs="Times New Roman"/>
          <w:b/>
          <w:bCs/>
          <w:sz w:val="24"/>
          <w:szCs w:val="24"/>
        </w:rPr>
        <w:tab/>
      </w:r>
      <w:r w:rsidR="00BF0BA2" w:rsidRPr="06CAC15D">
        <w:rPr>
          <w:rFonts w:ascii="Oslo Sans Office" w:eastAsiaTheme="majorEastAsia" w:hAnsi="Oslo Sans Office" w:cs="Times New Roman"/>
          <w:b/>
          <w:bCs/>
          <w:sz w:val="24"/>
          <w:szCs w:val="24"/>
        </w:rPr>
        <w:t xml:space="preserve">Minimumskrav til </w:t>
      </w:r>
      <w:r w:rsidR="00A6631B" w:rsidRPr="06CAC15D">
        <w:rPr>
          <w:rFonts w:ascii="Oslo Sans Office" w:eastAsiaTheme="majorEastAsia" w:hAnsi="Oslo Sans Office" w:cs="Times New Roman"/>
          <w:b/>
          <w:bCs/>
          <w:sz w:val="24"/>
          <w:szCs w:val="24"/>
        </w:rPr>
        <w:t>tjenesten</w:t>
      </w:r>
      <w:bookmarkEnd w:id="10"/>
    </w:p>
    <w:tbl>
      <w:tblPr>
        <w:tblStyle w:val="Tabellrutenett"/>
        <w:tblW w:w="8359"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5953"/>
        <w:gridCol w:w="1560"/>
      </w:tblGrid>
      <w:tr w:rsidR="0088711F" w:rsidRPr="00A33E63" w14:paraId="3F98D5A9" w14:textId="77777777" w:rsidTr="075C8121">
        <w:trPr>
          <w:tblHeader/>
        </w:trPr>
        <w:tc>
          <w:tcPr>
            <w:tcW w:w="846" w:type="dxa"/>
            <w:shd w:val="clear" w:color="auto" w:fill="F9C66B" w:themeFill="accent6"/>
          </w:tcPr>
          <w:p w14:paraId="3C23A169" w14:textId="77777777" w:rsidR="0088711F" w:rsidRPr="00A33E63" w:rsidRDefault="0088711F" w:rsidP="00A33E63">
            <w:pPr>
              <w:tabs>
                <w:tab w:val="left" w:pos="2520"/>
              </w:tabs>
              <w:spacing w:after="0" w:line="240" w:lineRule="auto"/>
              <w:rPr>
                <w:b/>
              </w:rPr>
            </w:pPr>
            <w:bookmarkStart w:id="11" w:name="_Hlk126851296"/>
            <w:r w:rsidRPr="00A33E63">
              <w:rPr>
                <w:b/>
              </w:rPr>
              <w:t>Krav nr.</w:t>
            </w:r>
          </w:p>
        </w:tc>
        <w:tc>
          <w:tcPr>
            <w:tcW w:w="5953" w:type="dxa"/>
            <w:shd w:val="clear" w:color="auto" w:fill="F9C66B" w:themeFill="accent6"/>
          </w:tcPr>
          <w:p w14:paraId="3DF42079" w14:textId="48257D40" w:rsidR="0088711F" w:rsidRPr="00A33E63" w:rsidRDefault="0088711F" w:rsidP="00A33E63">
            <w:pPr>
              <w:tabs>
                <w:tab w:val="left" w:pos="2520"/>
              </w:tabs>
              <w:spacing w:after="0" w:line="240" w:lineRule="auto"/>
              <w:rPr>
                <w:b/>
              </w:rPr>
            </w:pPr>
            <w:r>
              <w:rPr>
                <w:b/>
              </w:rPr>
              <w:t>Beskrivelse</w:t>
            </w:r>
          </w:p>
        </w:tc>
        <w:tc>
          <w:tcPr>
            <w:tcW w:w="1560" w:type="dxa"/>
            <w:shd w:val="clear" w:color="auto" w:fill="F9C66B" w:themeFill="accent6"/>
          </w:tcPr>
          <w:p w14:paraId="598E87F0" w14:textId="77777777" w:rsidR="0088711F" w:rsidRPr="00A33E63" w:rsidRDefault="0088711F" w:rsidP="00A33E63">
            <w:pPr>
              <w:tabs>
                <w:tab w:val="left" w:pos="2520"/>
              </w:tabs>
              <w:spacing w:after="0" w:line="240" w:lineRule="auto"/>
              <w:rPr>
                <w:b/>
              </w:rPr>
            </w:pPr>
            <w:r w:rsidRPr="00A33E63">
              <w:rPr>
                <w:b/>
              </w:rPr>
              <w:t>Krav-type</w:t>
            </w:r>
          </w:p>
          <w:p w14:paraId="4C01F50D" w14:textId="1F9DB06A" w:rsidR="0088711F" w:rsidRPr="00A33E63" w:rsidRDefault="0088711F" w:rsidP="00A33E63">
            <w:pPr>
              <w:tabs>
                <w:tab w:val="left" w:pos="2520"/>
              </w:tabs>
              <w:spacing w:after="0" w:line="240" w:lineRule="auto"/>
              <w:rPr>
                <w:b/>
              </w:rPr>
            </w:pPr>
          </w:p>
        </w:tc>
      </w:tr>
      <w:bookmarkEnd w:id="11"/>
      <w:tr w:rsidR="0088711F" w:rsidRPr="00A33E63" w14:paraId="3149BE2E" w14:textId="77777777" w:rsidTr="075C8121">
        <w:trPr>
          <w:trHeight w:val="746"/>
        </w:trPr>
        <w:tc>
          <w:tcPr>
            <w:tcW w:w="846" w:type="dxa"/>
          </w:tcPr>
          <w:p w14:paraId="65498E88" w14:textId="238FC56B" w:rsidR="0088711F" w:rsidRPr="00A33E63" w:rsidRDefault="7F987E27" w:rsidP="00A33E63">
            <w:pPr>
              <w:tabs>
                <w:tab w:val="left" w:pos="2520"/>
              </w:tabs>
              <w:spacing w:after="0"/>
            </w:pPr>
            <w:r>
              <w:t>3</w:t>
            </w:r>
            <w:r w:rsidR="390590B0">
              <w:t>.</w:t>
            </w:r>
            <w:r w:rsidR="0D7A555F">
              <w:t>3</w:t>
            </w:r>
            <w:r w:rsidR="390590B0">
              <w:t>.1</w:t>
            </w:r>
          </w:p>
        </w:tc>
        <w:tc>
          <w:tcPr>
            <w:tcW w:w="5953" w:type="dxa"/>
          </w:tcPr>
          <w:p w14:paraId="6B376846" w14:textId="77777777" w:rsidR="0088711F" w:rsidRPr="002D0937" w:rsidRDefault="0088711F" w:rsidP="002D0937">
            <w:pPr>
              <w:tabs>
                <w:tab w:val="left" w:pos="2520"/>
              </w:tabs>
              <w:spacing w:after="0"/>
              <w:rPr>
                <w:b/>
                <w:bCs/>
              </w:rPr>
            </w:pPr>
            <w:r w:rsidRPr="002D0937">
              <w:rPr>
                <w:b/>
                <w:bCs/>
              </w:rPr>
              <w:t>Avrop  </w:t>
            </w:r>
          </w:p>
          <w:p w14:paraId="47A8239D" w14:textId="77777777" w:rsidR="0088711F" w:rsidRPr="002D0937" w:rsidRDefault="0088711F" w:rsidP="002D0937">
            <w:pPr>
              <w:tabs>
                <w:tab w:val="left" w:pos="2520"/>
              </w:tabs>
              <w:spacing w:after="0"/>
            </w:pPr>
            <w:r w:rsidRPr="002D0937">
              <w:t>Avrop (bestilling) fra bestiller skal skje skriftlig per e-post for hvert enkelt oppdrag.  </w:t>
            </w:r>
          </w:p>
          <w:p w14:paraId="186B2451" w14:textId="77777777" w:rsidR="0088711F" w:rsidRPr="002D0937" w:rsidRDefault="0088711F" w:rsidP="002D0937">
            <w:pPr>
              <w:tabs>
                <w:tab w:val="left" w:pos="2520"/>
              </w:tabs>
              <w:spacing w:after="0"/>
            </w:pPr>
            <w:r w:rsidRPr="002D0937">
              <w:t> </w:t>
            </w:r>
          </w:p>
          <w:p w14:paraId="51EDE4F3" w14:textId="252152CC" w:rsidR="0088711F" w:rsidRPr="00A33E63" w:rsidRDefault="0D7443FF" w:rsidP="00A33E63">
            <w:pPr>
              <w:tabs>
                <w:tab w:val="left" w:pos="2520"/>
              </w:tabs>
              <w:spacing w:after="0"/>
            </w:pPr>
            <w:r>
              <w:t xml:space="preserve">Ved hasteoppdrag er det tilstrekkelig at eventuell telefonbestilling bekreftes </w:t>
            </w:r>
            <w:r w:rsidR="34FB6B67">
              <w:t>oppdragsgiver i etterkant.</w:t>
            </w:r>
          </w:p>
        </w:tc>
        <w:tc>
          <w:tcPr>
            <w:tcW w:w="1560" w:type="dxa"/>
          </w:tcPr>
          <w:p w14:paraId="2E752D8C" w14:textId="0F4EE0BB" w:rsidR="0087394D" w:rsidRPr="00A33E63" w:rsidRDefault="21E76FE0" w:rsidP="00A33E63">
            <w:pPr>
              <w:tabs>
                <w:tab w:val="left" w:pos="2520"/>
              </w:tabs>
              <w:spacing w:after="0"/>
            </w:pPr>
            <w:r>
              <w:t>M</w:t>
            </w:r>
          </w:p>
        </w:tc>
      </w:tr>
      <w:tr w:rsidR="0088711F" w:rsidRPr="00A33E63" w14:paraId="40F55B4B" w14:textId="77777777" w:rsidTr="075C8121">
        <w:tc>
          <w:tcPr>
            <w:tcW w:w="846" w:type="dxa"/>
          </w:tcPr>
          <w:p w14:paraId="7511ACB8" w14:textId="44B18ED4" w:rsidR="0088711F" w:rsidRPr="00A33E63" w:rsidRDefault="00EC6EE7" w:rsidP="00A33E63">
            <w:pPr>
              <w:tabs>
                <w:tab w:val="left" w:pos="2520"/>
              </w:tabs>
              <w:spacing w:after="0"/>
            </w:pPr>
            <w:r>
              <w:t>3.3.2</w:t>
            </w:r>
          </w:p>
        </w:tc>
        <w:tc>
          <w:tcPr>
            <w:tcW w:w="5953" w:type="dxa"/>
          </w:tcPr>
          <w:p w14:paraId="7A28435D" w14:textId="77777777" w:rsidR="0088711F" w:rsidRPr="00BF779F" w:rsidRDefault="0088711F" w:rsidP="00BF779F">
            <w:pPr>
              <w:tabs>
                <w:tab w:val="left" w:pos="2520"/>
              </w:tabs>
              <w:spacing w:after="0"/>
            </w:pPr>
            <w:r w:rsidRPr="00BF779F">
              <w:rPr>
                <w:b/>
                <w:bCs/>
              </w:rPr>
              <w:t>Ordremottak</w:t>
            </w:r>
            <w:r w:rsidRPr="00BF779F">
              <w:t> </w:t>
            </w:r>
          </w:p>
          <w:p w14:paraId="093C98F2" w14:textId="77777777" w:rsidR="0088711F" w:rsidRPr="00417D6F" w:rsidRDefault="0088711F" w:rsidP="00417D6F">
            <w:pPr>
              <w:tabs>
                <w:tab w:val="left" w:pos="2520"/>
              </w:tabs>
              <w:spacing w:after="0"/>
            </w:pPr>
            <w:r w:rsidRPr="00417D6F">
              <w:t>Leverandøren skal ha en etablert organisasjon som sørger for at alle bestilte oppdrag blir levert i henhold til rammebetingelsene. Leverandøren skal opprette en e-postadresse som fungerer som kontaktpunkt for forespørsel fra bestiller, og leverandøren forplikter seg til å kunne motta alle avrop elektronisk per e-post.</w:t>
            </w:r>
            <w:r w:rsidRPr="00417D6F">
              <w:rPr>
                <w:rFonts w:ascii="Times New Roman" w:hAnsi="Times New Roman" w:cs="Times New Roman"/>
              </w:rPr>
              <w:t>  </w:t>
            </w:r>
            <w:r w:rsidRPr="00417D6F">
              <w:t> </w:t>
            </w:r>
          </w:p>
          <w:p w14:paraId="74C4286B" w14:textId="77777777" w:rsidR="0088711F" w:rsidRPr="00417D6F" w:rsidRDefault="0088711F" w:rsidP="00417D6F">
            <w:pPr>
              <w:tabs>
                <w:tab w:val="left" w:pos="2520"/>
              </w:tabs>
              <w:spacing w:after="0"/>
            </w:pPr>
            <w:r w:rsidRPr="00417D6F">
              <w:rPr>
                <w:rFonts w:ascii="Times New Roman" w:hAnsi="Times New Roman" w:cs="Times New Roman"/>
              </w:rPr>
              <w:lastRenderedPageBreak/>
              <w:t> </w:t>
            </w:r>
            <w:r w:rsidRPr="00417D6F">
              <w:t> </w:t>
            </w:r>
          </w:p>
          <w:p w14:paraId="244F8D07" w14:textId="712D2150" w:rsidR="0088711F" w:rsidRPr="00417D6F" w:rsidRDefault="0088711F" w:rsidP="00417D6F">
            <w:pPr>
              <w:tabs>
                <w:tab w:val="left" w:pos="2520"/>
              </w:tabs>
              <w:spacing w:after="0"/>
            </w:pPr>
            <w:r w:rsidRPr="00417D6F">
              <w:t xml:space="preserve">Det skal snarest sendes en bekreftelse på mottatt forespørsel og senest innen to timer fra bestilling er mottatt (innenfor ordinær arbeidstid, jf. punkt </w:t>
            </w:r>
            <w:r w:rsidR="001642BD">
              <w:t>3</w:t>
            </w:r>
            <w:r w:rsidRPr="00417D6F">
              <w:t>.3.4).</w:t>
            </w:r>
            <w:r w:rsidRPr="00417D6F">
              <w:rPr>
                <w:rFonts w:ascii="Times New Roman" w:hAnsi="Times New Roman" w:cs="Times New Roman"/>
              </w:rPr>
              <w:t>  </w:t>
            </w:r>
            <w:r w:rsidRPr="00417D6F">
              <w:t> </w:t>
            </w:r>
          </w:p>
          <w:p w14:paraId="1AE21EA3" w14:textId="77777777" w:rsidR="0088711F" w:rsidRPr="00417D6F" w:rsidRDefault="0088711F" w:rsidP="00417D6F">
            <w:pPr>
              <w:tabs>
                <w:tab w:val="left" w:pos="2520"/>
              </w:tabs>
              <w:spacing w:after="0"/>
            </w:pPr>
            <w:r w:rsidRPr="00417D6F">
              <w:t> </w:t>
            </w:r>
          </w:p>
          <w:p w14:paraId="421C1005" w14:textId="51A460F5" w:rsidR="0088711F" w:rsidRPr="00A33E63" w:rsidRDefault="0088711F" w:rsidP="00417D6F">
            <w:pPr>
              <w:tabs>
                <w:tab w:val="left" w:pos="2520"/>
              </w:tabs>
              <w:spacing w:after="0"/>
            </w:pPr>
            <w:r w:rsidRPr="00417D6F">
              <w:t>Leverandøren skal innen 24 timer fra forespørsel er mottatt sende bekreftelse på hvorvidt de har kapasitet til å påta seg oppdraget.  </w:t>
            </w:r>
          </w:p>
        </w:tc>
        <w:tc>
          <w:tcPr>
            <w:tcW w:w="1560" w:type="dxa"/>
          </w:tcPr>
          <w:p w14:paraId="6CDD4DC9" w14:textId="31FEC931" w:rsidR="00545291" w:rsidRDefault="6FCAD4C0" w:rsidP="00A33E63">
            <w:pPr>
              <w:tabs>
                <w:tab w:val="left" w:pos="2520"/>
              </w:tabs>
              <w:spacing w:after="0"/>
            </w:pPr>
            <w:r>
              <w:lastRenderedPageBreak/>
              <w:t>M</w:t>
            </w:r>
          </w:p>
          <w:p w14:paraId="2CA3EF19" w14:textId="77777777" w:rsidR="00545291" w:rsidRDefault="00545291" w:rsidP="00A33E63">
            <w:pPr>
              <w:tabs>
                <w:tab w:val="left" w:pos="2520"/>
              </w:tabs>
              <w:spacing w:after="0"/>
            </w:pPr>
          </w:p>
          <w:p w14:paraId="47E92856" w14:textId="77777777" w:rsidR="00545291" w:rsidRDefault="00545291" w:rsidP="00A33E63">
            <w:pPr>
              <w:tabs>
                <w:tab w:val="left" w:pos="2520"/>
              </w:tabs>
              <w:spacing w:after="0"/>
            </w:pPr>
          </w:p>
          <w:p w14:paraId="35AFBC99" w14:textId="77777777" w:rsidR="00545291" w:rsidRDefault="00545291" w:rsidP="00A33E63">
            <w:pPr>
              <w:tabs>
                <w:tab w:val="left" w:pos="2520"/>
              </w:tabs>
              <w:spacing w:after="0"/>
            </w:pPr>
          </w:p>
          <w:p w14:paraId="6C874945" w14:textId="77777777" w:rsidR="00545291" w:rsidRDefault="00545291" w:rsidP="00A33E63">
            <w:pPr>
              <w:tabs>
                <w:tab w:val="left" w:pos="2520"/>
              </w:tabs>
              <w:spacing w:after="0"/>
            </w:pPr>
          </w:p>
          <w:p w14:paraId="75E42878" w14:textId="77777777" w:rsidR="00545291" w:rsidRDefault="00545291" w:rsidP="00A33E63">
            <w:pPr>
              <w:tabs>
                <w:tab w:val="left" w:pos="2520"/>
              </w:tabs>
              <w:spacing w:after="0"/>
            </w:pPr>
          </w:p>
          <w:p w14:paraId="499F6F5A" w14:textId="3095049E" w:rsidR="003F5023" w:rsidRPr="00A33E63" w:rsidRDefault="003F5023" w:rsidP="00A33E63">
            <w:pPr>
              <w:tabs>
                <w:tab w:val="left" w:pos="2520"/>
              </w:tabs>
              <w:spacing w:after="0"/>
            </w:pPr>
          </w:p>
        </w:tc>
      </w:tr>
      <w:tr w:rsidR="0088711F" w:rsidRPr="00A33E63" w14:paraId="01A053DB" w14:textId="4F424ABF" w:rsidTr="075C8121">
        <w:tc>
          <w:tcPr>
            <w:tcW w:w="846" w:type="dxa"/>
          </w:tcPr>
          <w:p w14:paraId="38088FF9" w14:textId="2E658DC3" w:rsidR="0088711F" w:rsidRPr="00A33E63" w:rsidRDefault="00EC6EE7" w:rsidP="004674BD">
            <w:pPr>
              <w:tabs>
                <w:tab w:val="left" w:pos="2520"/>
              </w:tabs>
              <w:spacing w:after="0"/>
            </w:pPr>
            <w:r>
              <w:t>3.3.3</w:t>
            </w:r>
          </w:p>
        </w:tc>
        <w:tc>
          <w:tcPr>
            <w:tcW w:w="5953" w:type="dxa"/>
          </w:tcPr>
          <w:p w14:paraId="44C07F36" w14:textId="77777777" w:rsidR="0088711F" w:rsidRPr="0008385E" w:rsidRDefault="0088711F" w:rsidP="0008385E">
            <w:pPr>
              <w:tabs>
                <w:tab w:val="left" w:pos="2520"/>
              </w:tabs>
              <w:spacing w:after="0"/>
              <w:rPr>
                <w:b/>
                <w:bCs/>
              </w:rPr>
            </w:pPr>
            <w:r w:rsidRPr="0008385E">
              <w:rPr>
                <w:b/>
                <w:bCs/>
              </w:rPr>
              <w:t>Leveringstid </w:t>
            </w:r>
          </w:p>
          <w:p w14:paraId="3B881D85" w14:textId="44352A09" w:rsidR="0088711F" w:rsidRPr="0008385E" w:rsidRDefault="0088711F" w:rsidP="004674BD">
            <w:pPr>
              <w:tabs>
                <w:tab w:val="left" w:pos="2520"/>
              </w:tabs>
              <w:spacing w:after="0"/>
            </w:pPr>
            <w:r>
              <w:t>L</w:t>
            </w:r>
            <w:r w:rsidRPr="00FF5B73">
              <w:t xml:space="preserve">everandør skal ha kapasitet til å igangsette og utføre oppdrag innen avtalt frist. Ordinære arbeider som bestilles skal påbegynnes snarest og senest innen en tre (3) virkedager fra mottatt bestilling, dersom ikke annet blir skriftlig avtalt.  </w:t>
            </w:r>
          </w:p>
        </w:tc>
        <w:tc>
          <w:tcPr>
            <w:tcW w:w="1560" w:type="dxa"/>
          </w:tcPr>
          <w:p w14:paraId="6FE15DE4" w14:textId="3CCB1A21" w:rsidR="0088711F" w:rsidRPr="00A33E63" w:rsidRDefault="7E4A15BD" w:rsidP="004674BD">
            <w:pPr>
              <w:tabs>
                <w:tab w:val="left" w:pos="2520"/>
              </w:tabs>
              <w:spacing w:after="0"/>
            </w:pPr>
            <w:r>
              <w:t>M</w:t>
            </w:r>
          </w:p>
        </w:tc>
      </w:tr>
      <w:tr w:rsidR="0088711F" w:rsidRPr="00A33E63" w14:paraId="2D930300" w14:textId="77777777" w:rsidTr="075C8121">
        <w:tc>
          <w:tcPr>
            <w:tcW w:w="846" w:type="dxa"/>
          </w:tcPr>
          <w:p w14:paraId="25E8BD41" w14:textId="1CCB09FB" w:rsidR="0088711F" w:rsidRPr="00A33E63" w:rsidRDefault="00EC6EE7" w:rsidP="004674BD">
            <w:pPr>
              <w:tabs>
                <w:tab w:val="left" w:pos="2520"/>
              </w:tabs>
              <w:spacing w:after="0"/>
            </w:pPr>
            <w:r>
              <w:t>3.3.4</w:t>
            </w:r>
          </w:p>
        </w:tc>
        <w:tc>
          <w:tcPr>
            <w:tcW w:w="5953" w:type="dxa"/>
          </w:tcPr>
          <w:p w14:paraId="230B4E11" w14:textId="77777777" w:rsidR="0088711F" w:rsidRPr="00374C9A" w:rsidRDefault="0088711F" w:rsidP="00374C9A">
            <w:pPr>
              <w:tabs>
                <w:tab w:val="left" w:pos="2520"/>
              </w:tabs>
              <w:spacing w:after="0"/>
              <w:rPr>
                <w:b/>
                <w:bCs/>
              </w:rPr>
            </w:pPr>
            <w:r w:rsidRPr="00374C9A">
              <w:rPr>
                <w:b/>
                <w:bCs/>
              </w:rPr>
              <w:t>Ordinær arbeidstid </w:t>
            </w:r>
          </w:p>
          <w:p w14:paraId="6CB13642" w14:textId="5C43E303" w:rsidR="0088711F" w:rsidRPr="00BF779F" w:rsidRDefault="76123B0F" w:rsidP="68FBE5A0">
            <w:pPr>
              <w:tabs>
                <w:tab w:val="left" w:pos="2520"/>
              </w:tabs>
              <w:spacing w:after="0"/>
            </w:pPr>
            <w:r>
              <w:t>Alle arbeider forutsettes gjennomført innenfor ordinær arbeidstid i tidsrommet 07.00 – 17.00 mandag til fredag. Alt arbeid utover dette tidspunkt, skal godkjennes på forhånd av bestiller. </w:t>
            </w:r>
          </w:p>
        </w:tc>
        <w:tc>
          <w:tcPr>
            <w:tcW w:w="1560" w:type="dxa"/>
          </w:tcPr>
          <w:p w14:paraId="657B8566" w14:textId="5DA29E7C" w:rsidR="0088711F" w:rsidRPr="00A33E63" w:rsidRDefault="4B08A2D5" w:rsidP="004674BD">
            <w:pPr>
              <w:tabs>
                <w:tab w:val="left" w:pos="2520"/>
              </w:tabs>
              <w:spacing w:after="0"/>
            </w:pPr>
            <w:r>
              <w:t>M</w:t>
            </w:r>
          </w:p>
        </w:tc>
      </w:tr>
      <w:tr w:rsidR="0088711F" w:rsidRPr="00A33E63" w14:paraId="04DD0E34" w14:textId="77777777" w:rsidTr="075C8121">
        <w:tc>
          <w:tcPr>
            <w:tcW w:w="846" w:type="dxa"/>
          </w:tcPr>
          <w:p w14:paraId="4329691F" w14:textId="3BD44936" w:rsidR="0088711F" w:rsidRPr="00A33E63" w:rsidRDefault="00EC6EE7" w:rsidP="004674BD">
            <w:pPr>
              <w:tabs>
                <w:tab w:val="left" w:pos="2520"/>
              </w:tabs>
              <w:spacing w:after="0"/>
            </w:pPr>
            <w:r>
              <w:t>3.3.5</w:t>
            </w:r>
          </w:p>
        </w:tc>
        <w:tc>
          <w:tcPr>
            <w:tcW w:w="5953" w:type="dxa"/>
          </w:tcPr>
          <w:p w14:paraId="5FEA9550" w14:textId="77777777" w:rsidR="0088711F" w:rsidRPr="00EF7020" w:rsidRDefault="0D7443FF" w:rsidP="0E56D42E">
            <w:pPr>
              <w:tabs>
                <w:tab w:val="left" w:pos="2520"/>
              </w:tabs>
              <w:spacing w:after="0"/>
              <w:rPr>
                <w:b/>
                <w:bCs/>
              </w:rPr>
            </w:pPr>
            <w:r w:rsidRPr="0E56D42E">
              <w:rPr>
                <w:b/>
                <w:bCs/>
              </w:rPr>
              <w:t>Beredskap og hasteoppdrag for leverandør rangert som nummer 1 </w:t>
            </w:r>
          </w:p>
          <w:p w14:paraId="37F83E7F" w14:textId="59B14F0C" w:rsidR="0088711F" w:rsidRPr="00EF7020" w:rsidRDefault="388690CA" w:rsidP="0E56D42E">
            <w:pPr>
              <w:tabs>
                <w:tab w:val="left" w:pos="2520"/>
              </w:tabs>
              <w:spacing w:after="0"/>
            </w:pPr>
            <w:r>
              <w:t>Enkelte oppdrag kan kreve hurtig utrykning. Leverandøren skal ha en beredskapsordning som dekker akutte situasjoner natt og dag 365 dager i året. Slike oppdrag skal</w:t>
            </w:r>
            <w:r w:rsidRPr="075C8121">
              <w:t xml:space="preserve"> igangsettes </w:t>
            </w:r>
            <w:r w:rsidRPr="00057E68">
              <w:t xml:space="preserve">senest innen </w:t>
            </w:r>
            <w:r w:rsidRPr="00206E57">
              <w:t>to (2)</w:t>
            </w:r>
            <w:r w:rsidRPr="00057E68">
              <w:t xml:space="preserve"> timer</w:t>
            </w:r>
            <w:r>
              <w:t xml:space="preserve"> fra anrop/bestilling.</w:t>
            </w:r>
          </w:p>
          <w:p w14:paraId="242F8BC5" w14:textId="79D1D09D" w:rsidR="0088711F" w:rsidRPr="00EF7020" w:rsidRDefault="0088711F" w:rsidP="0E56D42E">
            <w:pPr>
              <w:tabs>
                <w:tab w:val="left" w:pos="2520"/>
              </w:tabs>
              <w:spacing w:after="0"/>
            </w:pPr>
          </w:p>
          <w:p w14:paraId="456EFEA5" w14:textId="004CE04E" w:rsidR="0088711F" w:rsidRPr="0081132F" w:rsidRDefault="388690CA" w:rsidP="08D4051C">
            <w:pPr>
              <w:tabs>
                <w:tab w:val="left" w:pos="2520"/>
              </w:tabs>
              <w:spacing w:after="0"/>
            </w:pPr>
            <w:r w:rsidRPr="0081132F">
              <w:t>Minimumskravet gjelder leverandør rangert som nummer 1. Det er fordelaktig dersom leverandør rangert som nummer 2</w:t>
            </w:r>
            <w:r w:rsidR="570877F6" w:rsidRPr="0081132F">
              <w:t xml:space="preserve"> og 3 </w:t>
            </w:r>
            <w:r w:rsidRPr="0081132F">
              <w:t>også kan imøtekomme kravet.  </w:t>
            </w:r>
            <w:r w:rsidR="56402B26" w:rsidRPr="0081132F">
              <w:t xml:space="preserve">Det kan bli aktuelt å stille krav til at leverandør rangert som nummer 2 </w:t>
            </w:r>
            <w:r w:rsidR="51C0EDB6" w:rsidRPr="0081132F">
              <w:t xml:space="preserve">og evt. </w:t>
            </w:r>
            <w:r w:rsidR="44C8BAC5" w:rsidRPr="0081132F">
              <w:t>n</w:t>
            </w:r>
            <w:r w:rsidR="51C0EDB6" w:rsidRPr="0081132F">
              <w:t xml:space="preserve">ummer 3 </w:t>
            </w:r>
            <w:r w:rsidR="56402B26" w:rsidRPr="0081132F">
              <w:t>skal ha en beredskapsordning</w:t>
            </w:r>
            <w:r w:rsidR="12E58AFB" w:rsidRPr="0081132F">
              <w:t xml:space="preserve"> dersom dette blir et behov.</w:t>
            </w:r>
          </w:p>
          <w:p w14:paraId="5930D10D" w14:textId="55ECC739" w:rsidR="0E56D42E" w:rsidRPr="00387ED2" w:rsidRDefault="0E56D42E" w:rsidP="0E56D42E">
            <w:pPr>
              <w:tabs>
                <w:tab w:val="left" w:pos="2520"/>
              </w:tabs>
              <w:spacing w:after="0"/>
              <w:rPr>
                <w:b/>
                <w:bCs/>
              </w:rPr>
            </w:pPr>
          </w:p>
          <w:p w14:paraId="26B29112" w14:textId="1EA57A42" w:rsidR="0088711F" w:rsidRPr="00EF7020" w:rsidRDefault="0D7443FF" w:rsidP="0088711F">
            <w:pPr>
              <w:tabs>
                <w:tab w:val="left" w:pos="2520"/>
              </w:tabs>
              <w:spacing w:after="0"/>
              <w:rPr>
                <w:b/>
                <w:bCs/>
                <w:color w:val="FF0000"/>
              </w:rPr>
            </w:pPr>
            <w:r w:rsidRPr="00387ED2">
              <w:t xml:space="preserve">Ved uttrykning kan det faktureres for ekstrakostnader, se post </w:t>
            </w:r>
            <w:r w:rsidR="00CD3366" w:rsidRPr="00387ED2">
              <w:t>11 og 12</w:t>
            </w:r>
            <w:r w:rsidRPr="00387ED2">
              <w:t xml:space="preserve"> i bilag 3 Pris- og produktskjema.  </w:t>
            </w:r>
          </w:p>
        </w:tc>
        <w:tc>
          <w:tcPr>
            <w:tcW w:w="1560" w:type="dxa"/>
          </w:tcPr>
          <w:p w14:paraId="2B742BF8" w14:textId="3B04EA54" w:rsidR="00EF7020" w:rsidRPr="00EF7020" w:rsidRDefault="20F1D228" w:rsidP="075C8121">
            <w:pPr>
              <w:tabs>
                <w:tab w:val="left" w:pos="2520"/>
              </w:tabs>
              <w:spacing w:after="0"/>
            </w:pPr>
            <w:r>
              <w:t>M</w:t>
            </w:r>
          </w:p>
        </w:tc>
      </w:tr>
      <w:tr w:rsidR="0088711F" w:rsidRPr="00A33E63" w14:paraId="79650E2D" w14:textId="77777777" w:rsidTr="075C8121">
        <w:tc>
          <w:tcPr>
            <w:tcW w:w="846" w:type="dxa"/>
          </w:tcPr>
          <w:p w14:paraId="19FEF764" w14:textId="4A5EE176" w:rsidR="0088711F" w:rsidRPr="00A33E63" w:rsidRDefault="00EC6EE7" w:rsidP="004674BD">
            <w:pPr>
              <w:tabs>
                <w:tab w:val="left" w:pos="2520"/>
              </w:tabs>
              <w:spacing w:after="0"/>
            </w:pPr>
            <w:r>
              <w:t>3.3.6</w:t>
            </w:r>
          </w:p>
        </w:tc>
        <w:tc>
          <w:tcPr>
            <w:tcW w:w="5953" w:type="dxa"/>
          </w:tcPr>
          <w:p w14:paraId="5296204C" w14:textId="77777777" w:rsidR="0088711F" w:rsidRPr="00277A09" w:rsidRDefault="0088711F" w:rsidP="00374C9A">
            <w:pPr>
              <w:tabs>
                <w:tab w:val="left" w:pos="2520"/>
              </w:tabs>
              <w:spacing w:after="0"/>
              <w:rPr>
                <w:b/>
                <w:bCs/>
              </w:rPr>
            </w:pPr>
            <w:r w:rsidRPr="00277A09">
              <w:rPr>
                <w:b/>
                <w:bCs/>
              </w:rPr>
              <w:t>Befaring </w:t>
            </w:r>
          </w:p>
          <w:p w14:paraId="6565687B" w14:textId="3A5A0126" w:rsidR="0088711F" w:rsidRPr="00276726" w:rsidRDefault="0AD71AAB" w:rsidP="00212090">
            <w:pPr>
              <w:tabs>
                <w:tab w:val="left" w:pos="2520"/>
              </w:tabs>
              <w:spacing w:after="0"/>
              <w:rPr>
                <w:b/>
                <w:bCs/>
              </w:rPr>
            </w:pPr>
            <w:r>
              <w:t xml:space="preserve">Leverandør skal ved behov og sammen med bestiller, foreta en befaring på arbeidsstedet før oppstart og en </w:t>
            </w:r>
            <w:r>
              <w:lastRenderedPageBreak/>
              <w:t>ferdigbefaring ved ferdigstillelse av oppdrag. Befaring skal være fritt levert.  </w:t>
            </w:r>
          </w:p>
        </w:tc>
        <w:tc>
          <w:tcPr>
            <w:tcW w:w="1560" w:type="dxa"/>
          </w:tcPr>
          <w:p w14:paraId="7E661683" w14:textId="39400D32" w:rsidR="0088711F" w:rsidRPr="00A33E63" w:rsidRDefault="003F4E39" w:rsidP="004674BD">
            <w:pPr>
              <w:tabs>
                <w:tab w:val="left" w:pos="2520"/>
              </w:tabs>
              <w:spacing w:after="0"/>
            </w:pPr>
            <w:r>
              <w:lastRenderedPageBreak/>
              <w:t>M</w:t>
            </w:r>
          </w:p>
        </w:tc>
      </w:tr>
      <w:tr w:rsidR="0088711F" w:rsidRPr="00A33E63" w14:paraId="574A09F5" w14:textId="77777777" w:rsidTr="075C8121">
        <w:tc>
          <w:tcPr>
            <w:tcW w:w="846" w:type="dxa"/>
          </w:tcPr>
          <w:p w14:paraId="4AB7CBB9" w14:textId="0B502F3C" w:rsidR="0088711F" w:rsidRPr="00A33E63" w:rsidRDefault="03F73C18" w:rsidP="004674BD">
            <w:pPr>
              <w:tabs>
                <w:tab w:val="left" w:pos="2520"/>
              </w:tabs>
              <w:spacing w:after="0"/>
            </w:pPr>
            <w:r>
              <w:t>3.3.</w:t>
            </w:r>
            <w:r w:rsidR="3CA9A0E5">
              <w:t>7</w:t>
            </w:r>
          </w:p>
        </w:tc>
        <w:tc>
          <w:tcPr>
            <w:tcW w:w="5953" w:type="dxa"/>
          </w:tcPr>
          <w:p w14:paraId="04545A7F" w14:textId="77777777" w:rsidR="006D6B7F" w:rsidRPr="00E561A9" w:rsidRDefault="006D6B7F" w:rsidP="006D6B7F">
            <w:pPr>
              <w:spacing w:after="0"/>
              <w:rPr>
                <w:rFonts w:ascii="Oslo Sans Office" w:hAnsi="Oslo Sans Office"/>
                <w:b/>
                <w:szCs w:val="20"/>
              </w:rPr>
            </w:pPr>
            <w:r w:rsidRPr="00E561A9">
              <w:rPr>
                <w:rFonts w:ascii="Oslo Sans Office" w:hAnsi="Oslo Sans Office"/>
                <w:b/>
                <w:szCs w:val="20"/>
              </w:rPr>
              <w:t>Avviksrapportering HMS</w:t>
            </w:r>
          </w:p>
          <w:p w14:paraId="33205D0E" w14:textId="77777777" w:rsidR="006D6B7F" w:rsidRPr="00512AA8" w:rsidRDefault="006D6B7F" w:rsidP="006D6B7F">
            <w:pPr>
              <w:rPr>
                <w:rFonts w:ascii="Oslo Sans Office" w:hAnsi="Oslo Sans Office"/>
                <w:szCs w:val="20"/>
              </w:rPr>
            </w:pPr>
            <w:r w:rsidRPr="00512AA8">
              <w:rPr>
                <w:rFonts w:ascii="Oslo Sans Office" w:hAnsi="Oslo Sans Office"/>
                <w:szCs w:val="20"/>
              </w:rPr>
              <w:t xml:space="preserve">Leverandøren skal ha et system for registrering, rapportering og behandling av avvik. Gjennom egenkontroll skal avvik synliggjøres og rettes opp. </w:t>
            </w:r>
          </w:p>
          <w:p w14:paraId="7B9EAE49" w14:textId="77777777" w:rsidR="006D6B7F" w:rsidRPr="00512AA8" w:rsidRDefault="006D6B7F" w:rsidP="006D6B7F">
            <w:pPr>
              <w:rPr>
                <w:rFonts w:ascii="Oslo Sans Office" w:hAnsi="Oslo Sans Office"/>
                <w:szCs w:val="20"/>
              </w:rPr>
            </w:pPr>
            <w:r w:rsidRPr="00512AA8">
              <w:rPr>
                <w:rFonts w:ascii="Oslo Sans Office" w:hAnsi="Oslo Sans Office"/>
                <w:szCs w:val="20"/>
              </w:rPr>
              <w:t xml:space="preserve">Avviksrapportering skal skje umiddelbart. </w:t>
            </w:r>
          </w:p>
          <w:p w14:paraId="080F4B02" w14:textId="3C16E2E6" w:rsidR="0088711F" w:rsidRPr="00276726" w:rsidRDefault="006D6B7F" w:rsidP="00C63EFE">
            <w:pPr>
              <w:spacing w:after="0"/>
            </w:pPr>
            <w:r w:rsidRPr="00512AA8">
              <w:rPr>
                <w:rFonts w:ascii="Oslo Sans Office" w:hAnsi="Oslo Sans Office"/>
                <w:szCs w:val="20"/>
              </w:rPr>
              <w:t xml:space="preserve">Korrigerende tiltak skal iverksettes snarest og senest innen tre virkedager dersom ikke annet er avtalt eller </w:t>
            </w:r>
            <w:proofErr w:type="gramStart"/>
            <w:r w:rsidRPr="00512AA8">
              <w:rPr>
                <w:rFonts w:ascii="Oslo Sans Office" w:hAnsi="Oslo Sans Office"/>
                <w:szCs w:val="20"/>
              </w:rPr>
              <w:t>påkrevd</w:t>
            </w:r>
            <w:proofErr w:type="gramEnd"/>
            <w:r w:rsidRPr="00512AA8">
              <w:rPr>
                <w:rFonts w:ascii="Oslo Sans Office" w:hAnsi="Oslo Sans Office"/>
                <w:szCs w:val="20"/>
              </w:rPr>
              <w:t xml:space="preserve"> ut fra avvikets art.</w:t>
            </w:r>
          </w:p>
        </w:tc>
        <w:tc>
          <w:tcPr>
            <w:tcW w:w="1560" w:type="dxa"/>
          </w:tcPr>
          <w:p w14:paraId="4DBD3430" w14:textId="4B4E748B" w:rsidR="0088711F" w:rsidRPr="00A33E63" w:rsidRDefault="00E96884" w:rsidP="004674BD">
            <w:pPr>
              <w:tabs>
                <w:tab w:val="left" w:pos="2520"/>
              </w:tabs>
              <w:spacing w:after="0"/>
            </w:pPr>
            <w:r>
              <w:t>M</w:t>
            </w:r>
          </w:p>
        </w:tc>
      </w:tr>
      <w:tr w:rsidR="009C0984" w:rsidRPr="00A33E63" w14:paraId="1910DAF4" w14:textId="77777777" w:rsidTr="075C8121">
        <w:tc>
          <w:tcPr>
            <w:tcW w:w="846" w:type="dxa"/>
          </w:tcPr>
          <w:p w14:paraId="26DB7486" w14:textId="7A3C2EAB" w:rsidR="009C0984" w:rsidRPr="00A33E63" w:rsidRDefault="03F73C18" w:rsidP="004674BD">
            <w:pPr>
              <w:tabs>
                <w:tab w:val="left" w:pos="2520"/>
              </w:tabs>
              <w:spacing w:after="0"/>
            </w:pPr>
            <w:r>
              <w:t>3.3.</w:t>
            </w:r>
            <w:r w:rsidR="116E2364">
              <w:t>8</w:t>
            </w:r>
          </w:p>
        </w:tc>
        <w:tc>
          <w:tcPr>
            <w:tcW w:w="5953" w:type="dxa"/>
          </w:tcPr>
          <w:p w14:paraId="41F7B42F" w14:textId="77777777" w:rsidR="00E636D7" w:rsidRPr="00E636D7" w:rsidRDefault="00E636D7" w:rsidP="00E636D7">
            <w:pPr>
              <w:spacing w:after="0"/>
              <w:rPr>
                <w:rFonts w:ascii="Oslo Sans Office" w:hAnsi="Oslo Sans Office"/>
                <w:b/>
                <w:szCs w:val="20"/>
              </w:rPr>
            </w:pPr>
            <w:r w:rsidRPr="00E636D7">
              <w:rPr>
                <w:rFonts w:ascii="Oslo Sans Office" w:hAnsi="Oslo Sans Office"/>
                <w:b/>
                <w:szCs w:val="20"/>
              </w:rPr>
              <w:t>Fakturering</w:t>
            </w:r>
          </w:p>
          <w:p w14:paraId="4C12087A" w14:textId="2B841F51" w:rsidR="009C0984" w:rsidRPr="00E561A9" w:rsidRDefault="1F2779D4" w:rsidP="00C63EFE">
            <w:pPr>
              <w:spacing w:after="0"/>
              <w:rPr>
                <w:rFonts w:ascii="Oslo Sans Office" w:hAnsi="Oslo Sans Office"/>
                <w:b/>
                <w:szCs w:val="20"/>
              </w:rPr>
            </w:pPr>
            <w:r w:rsidRPr="0E56D42E">
              <w:rPr>
                <w:rFonts w:ascii="Oslo Sans Office" w:hAnsi="Oslo Sans Office"/>
              </w:rPr>
              <w:t xml:space="preserve">Fakturering skal skje i henhold til samkjøpsavtalens pkt. </w:t>
            </w:r>
            <w:r w:rsidR="00BD3886">
              <w:rPr>
                <w:rFonts w:ascii="Oslo Sans Office" w:hAnsi="Oslo Sans Office"/>
              </w:rPr>
              <w:t>9.2.</w:t>
            </w:r>
            <w:r w:rsidRPr="0E56D42E">
              <w:rPr>
                <w:rFonts w:ascii="Oslo Sans Office" w:hAnsi="Oslo Sans Office"/>
              </w:rPr>
              <w:t xml:space="preserve"> Leverandøren plikter å fakturere innen samme kalenderår som oppdraget er utført.</w:t>
            </w:r>
          </w:p>
        </w:tc>
        <w:tc>
          <w:tcPr>
            <w:tcW w:w="1560" w:type="dxa"/>
          </w:tcPr>
          <w:p w14:paraId="6ADC1B51" w14:textId="59B61230" w:rsidR="009C0984" w:rsidRDefault="4AC6AC0F" w:rsidP="004674BD">
            <w:pPr>
              <w:tabs>
                <w:tab w:val="left" w:pos="2520"/>
              </w:tabs>
              <w:spacing w:after="0"/>
            </w:pPr>
            <w:r>
              <w:t>M</w:t>
            </w:r>
          </w:p>
        </w:tc>
      </w:tr>
      <w:tr w:rsidR="00011837" w:rsidRPr="00A33E63" w14:paraId="21359E49" w14:textId="77777777" w:rsidTr="075C8121">
        <w:tc>
          <w:tcPr>
            <w:tcW w:w="846" w:type="dxa"/>
          </w:tcPr>
          <w:p w14:paraId="53E634F6" w14:textId="3327D098" w:rsidR="00011837" w:rsidRPr="00A33E63" w:rsidRDefault="03F73C18" w:rsidP="004674BD">
            <w:pPr>
              <w:tabs>
                <w:tab w:val="left" w:pos="2520"/>
              </w:tabs>
              <w:spacing w:after="0"/>
            </w:pPr>
            <w:r>
              <w:t>3.3.</w:t>
            </w:r>
            <w:r w:rsidR="368B3ED3">
              <w:t>9</w:t>
            </w:r>
          </w:p>
        </w:tc>
        <w:tc>
          <w:tcPr>
            <w:tcW w:w="5953" w:type="dxa"/>
          </w:tcPr>
          <w:p w14:paraId="50E9FE43" w14:textId="77777777" w:rsidR="004478BE" w:rsidRPr="004478BE" w:rsidRDefault="004478BE" w:rsidP="004478BE">
            <w:pPr>
              <w:spacing w:after="0"/>
              <w:rPr>
                <w:b/>
              </w:rPr>
            </w:pPr>
            <w:r w:rsidRPr="004478BE">
              <w:rPr>
                <w:b/>
              </w:rPr>
              <w:t>Statistikk og informasjon</w:t>
            </w:r>
          </w:p>
          <w:p w14:paraId="418A973C" w14:textId="1B93A60B" w:rsidR="00011837" w:rsidRPr="00E636D7" w:rsidRDefault="4260E0CD" w:rsidP="68FBE5A0">
            <w:pPr>
              <w:spacing w:after="0"/>
              <w:rPr>
                <w:rFonts w:ascii="Oslo Sans Office" w:hAnsi="Oslo Sans Office"/>
                <w:b/>
                <w:bCs/>
                <w:highlight w:val="yellow"/>
              </w:rPr>
            </w:pPr>
            <w:r>
              <w:t xml:space="preserve">Leverandøren skal </w:t>
            </w:r>
            <w:r w:rsidRPr="003B08F4">
              <w:t>benytte</w:t>
            </w:r>
            <w:r w:rsidR="57616A35" w:rsidRPr="003B08F4">
              <w:t xml:space="preserve"> Bilag </w:t>
            </w:r>
            <w:r w:rsidR="00C56DDC">
              <w:t>7</w:t>
            </w:r>
            <w:r w:rsidR="57616A35" w:rsidRPr="003B08F4">
              <w:t xml:space="preserve"> </w:t>
            </w:r>
            <w:proofErr w:type="spellStart"/>
            <w:r w:rsidR="57616A35" w:rsidRPr="003B08F4">
              <w:t>Rapporteringsmal</w:t>
            </w:r>
            <w:proofErr w:type="spellEnd"/>
            <w:r w:rsidR="57616A35" w:rsidRPr="003B08F4">
              <w:t xml:space="preserve"> </w:t>
            </w:r>
            <w:r w:rsidRPr="003B08F4">
              <w:t>for</w:t>
            </w:r>
            <w:r>
              <w:t xml:space="preserve"> rapportering i henhold til Samkjøpsavtalens punkt 14.</w:t>
            </w:r>
            <w:r w:rsidR="003B08F4">
              <w:t xml:space="preserve">6 </w:t>
            </w:r>
            <w:r>
              <w:t>Statistikk og informasjon.</w:t>
            </w:r>
          </w:p>
        </w:tc>
        <w:tc>
          <w:tcPr>
            <w:tcW w:w="1560" w:type="dxa"/>
          </w:tcPr>
          <w:p w14:paraId="7CD8B8C7" w14:textId="3F247A8E" w:rsidR="00011837" w:rsidRDefault="72EC1269" w:rsidP="075C8121">
            <w:pPr>
              <w:tabs>
                <w:tab w:val="left" w:pos="2520"/>
              </w:tabs>
              <w:spacing w:after="0"/>
            </w:pPr>
            <w:r>
              <w:t>M</w:t>
            </w:r>
          </w:p>
        </w:tc>
      </w:tr>
      <w:tr w:rsidR="00B93279" w:rsidRPr="00A33E63" w14:paraId="02E7640B" w14:textId="77777777" w:rsidTr="075C8121">
        <w:tc>
          <w:tcPr>
            <w:tcW w:w="846" w:type="dxa"/>
          </w:tcPr>
          <w:p w14:paraId="57AC511E" w14:textId="5E0B9434" w:rsidR="00B93279" w:rsidRPr="00A33E63" w:rsidRDefault="03F73C18" w:rsidP="004674BD">
            <w:pPr>
              <w:tabs>
                <w:tab w:val="left" w:pos="2520"/>
              </w:tabs>
              <w:spacing w:after="0"/>
            </w:pPr>
            <w:r>
              <w:t>3.3.1</w:t>
            </w:r>
            <w:r w:rsidR="2B489E8D">
              <w:t>0</w:t>
            </w:r>
          </w:p>
        </w:tc>
        <w:tc>
          <w:tcPr>
            <w:tcW w:w="5953" w:type="dxa"/>
          </w:tcPr>
          <w:p w14:paraId="06CE5F87" w14:textId="77777777" w:rsidR="00F97026" w:rsidRPr="00A63B1F" w:rsidRDefault="16E6E38C" w:rsidP="68FBE5A0">
            <w:pPr>
              <w:tabs>
                <w:tab w:val="left" w:pos="2520"/>
              </w:tabs>
              <w:spacing w:after="0"/>
              <w:rPr>
                <w:b/>
                <w:bCs/>
              </w:rPr>
            </w:pPr>
            <w:r w:rsidRPr="68FBE5A0">
              <w:rPr>
                <w:b/>
                <w:bCs/>
              </w:rPr>
              <w:t xml:space="preserve">Tilbakemelding om </w:t>
            </w:r>
            <w:r w:rsidRPr="00387ED2">
              <w:rPr>
                <w:b/>
                <w:bCs/>
              </w:rPr>
              <w:t>ferdig oppdrag</w:t>
            </w:r>
          </w:p>
          <w:p w14:paraId="08B0CECF" w14:textId="395E851A" w:rsidR="00B93279" w:rsidRPr="004478BE" w:rsidRDefault="00F97026" w:rsidP="1671735B">
            <w:pPr>
              <w:spacing w:after="0"/>
              <w:rPr>
                <w:b/>
                <w:bCs/>
              </w:rPr>
            </w:pPr>
            <w:r>
              <w:t xml:space="preserve">Leverandøren skal på oppfordring rapportere til oppdragsgiver med en gang oppdraget er utført. Rapporteringen skal skje elektronisk (per e-post, </w:t>
            </w:r>
            <w:proofErr w:type="spellStart"/>
            <w:r>
              <w:t>sms</w:t>
            </w:r>
            <w:proofErr w:type="spellEnd"/>
            <w:r>
              <w:t xml:space="preserve"> eller andre systemer) etter oppdragsgivers ønske.</w:t>
            </w:r>
          </w:p>
        </w:tc>
        <w:tc>
          <w:tcPr>
            <w:tcW w:w="1560" w:type="dxa"/>
          </w:tcPr>
          <w:p w14:paraId="01FA85B0" w14:textId="72A54149" w:rsidR="00B93279" w:rsidRDefault="003E4308" w:rsidP="004674BD">
            <w:pPr>
              <w:tabs>
                <w:tab w:val="left" w:pos="2520"/>
              </w:tabs>
              <w:spacing w:after="0"/>
            </w:pPr>
            <w:r>
              <w:t>M</w:t>
            </w:r>
          </w:p>
        </w:tc>
      </w:tr>
      <w:tr w:rsidR="00B86956" w:rsidRPr="00A33E63" w14:paraId="57910955" w14:textId="77777777" w:rsidTr="075C8121">
        <w:tc>
          <w:tcPr>
            <w:tcW w:w="846" w:type="dxa"/>
          </w:tcPr>
          <w:p w14:paraId="21651CAB" w14:textId="243261E1" w:rsidR="00B86956" w:rsidRPr="00A33E63" w:rsidRDefault="64EC4C64" w:rsidP="004674BD">
            <w:pPr>
              <w:tabs>
                <w:tab w:val="left" w:pos="2520"/>
              </w:tabs>
              <w:spacing w:after="0"/>
            </w:pPr>
            <w:r>
              <w:t>3.3.1</w:t>
            </w:r>
            <w:r w:rsidR="0BFC7994">
              <w:t>1</w:t>
            </w:r>
          </w:p>
        </w:tc>
        <w:tc>
          <w:tcPr>
            <w:tcW w:w="5953" w:type="dxa"/>
          </w:tcPr>
          <w:p w14:paraId="3F09A044" w14:textId="5BD6BF3C" w:rsidR="00B86956" w:rsidRPr="00803272" w:rsidRDefault="4AB1A7AA" w:rsidP="7CD25703">
            <w:pPr>
              <w:tabs>
                <w:tab w:val="left" w:pos="2520"/>
              </w:tabs>
              <w:spacing w:after="0"/>
              <w:rPr>
                <w:color w:val="FF0000"/>
              </w:rPr>
            </w:pPr>
            <w:r w:rsidRPr="0081132F">
              <w:t xml:space="preserve">Mulighet for CE merking av installasjoner der dette er et behov. </w:t>
            </w:r>
          </w:p>
        </w:tc>
        <w:tc>
          <w:tcPr>
            <w:tcW w:w="1560" w:type="dxa"/>
          </w:tcPr>
          <w:p w14:paraId="3175F1C4" w14:textId="72A54149" w:rsidR="00B86956" w:rsidRDefault="6020E33E" w:rsidP="004674BD">
            <w:pPr>
              <w:tabs>
                <w:tab w:val="left" w:pos="2520"/>
              </w:tabs>
              <w:spacing w:after="0"/>
            </w:pPr>
            <w:r>
              <w:t>M</w:t>
            </w:r>
          </w:p>
          <w:p w14:paraId="6F5629DD" w14:textId="350DE52F" w:rsidR="00B86956" w:rsidRDefault="6020E33E" w:rsidP="075C8121">
            <w:pPr>
              <w:tabs>
                <w:tab w:val="left" w:pos="2520"/>
              </w:tabs>
              <w:spacing w:after="0"/>
              <w:ind w:left="708"/>
            </w:pPr>
            <w:r>
              <w:t xml:space="preserve"> </w:t>
            </w:r>
          </w:p>
        </w:tc>
      </w:tr>
    </w:tbl>
    <w:p w14:paraId="2C5D39D9" w14:textId="77777777" w:rsidR="00A33E63" w:rsidRPr="00A33E63" w:rsidRDefault="00A33E63" w:rsidP="00A33E63">
      <w:pPr>
        <w:tabs>
          <w:tab w:val="left" w:pos="2520"/>
        </w:tabs>
        <w:spacing w:after="0"/>
      </w:pPr>
    </w:p>
    <w:p w14:paraId="6227E9D5" w14:textId="366AA5FD" w:rsidR="00A33E63" w:rsidRPr="00FE3B78" w:rsidRDefault="7A90BE2D" w:rsidP="00FE3B78">
      <w:pPr>
        <w:keepNext/>
        <w:spacing w:after="240" w:line="240" w:lineRule="auto"/>
        <w:ind w:left="720" w:hanging="720"/>
        <w:outlineLvl w:val="2"/>
        <w:rPr>
          <w:rFonts w:ascii="Oslo Sans Office" w:eastAsiaTheme="majorEastAsia" w:hAnsi="Oslo Sans Office" w:cs="Times New Roman"/>
          <w:b/>
          <w:bCs/>
          <w:sz w:val="24"/>
          <w:szCs w:val="24"/>
        </w:rPr>
      </w:pPr>
      <w:bookmarkStart w:id="12" w:name="_Toc57376967"/>
      <w:bookmarkStart w:id="13" w:name="_Toc230951733"/>
      <w:r w:rsidRPr="075C8121">
        <w:rPr>
          <w:rFonts w:ascii="Oslo Sans Office" w:eastAsiaTheme="majorEastAsia" w:hAnsi="Oslo Sans Office" w:cs="Times New Roman"/>
          <w:b/>
          <w:bCs/>
          <w:sz w:val="24"/>
          <w:szCs w:val="24"/>
        </w:rPr>
        <w:t>3</w:t>
      </w:r>
      <w:r w:rsidR="556679D6" w:rsidRPr="075C8121">
        <w:rPr>
          <w:rFonts w:ascii="Oslo Sans Office" w:eastAsiaTheme="majorEastAsia" w:hAnsi="Oslo Sans Office" w:cs="Times New Roman"/>
          <w:b/>
          <w:bCs/>
          <w:sz w:val="24"/>
          <w:szCs w:val="24"/>
        </w:rPr>
        <w:t>.</w:t>
      </w:r>
      <w:r w:rsidR="382CBD9E" w:rsidRPr="075C8121">
        <w:rPr>
          <w:rFonts w:ascii="Oslo Sans Office" w:eastAsiaTheme="majorEastAsia" w:hAnsi="Oslo Sans Office" w:cs="Times New Roman"/>
          <w:b/>
          <w:bCs/>
          <w:sz w:val="24"/>
          <w:szCs w:val="24"/>
        </w:rPr>
        <w:t>4</w:t>
      </w:r>
      <w:r w:rsidRPr="00FE3B78">
        <w:rPr>
          <w:rFonts w:ascii="Oslo Sans Office" w:eastAsiaTheme="majorEastAsia" w:hAnsi="Oslo Sans Office" w:cs="Times New Roman"/>
          <w:b/>
          <w:bCs/>
          <w:sz w:val="24"/>
          <w:szCs w:val="24"/>
        </w:rPr>
        <w:tab/>
      </w:r>
      <w:r w:rsidR="18F50033" w:rsidRPr="075C8121">
        <w:rPr>
          <w:rFonts w:ascii="Oslo Sans Office" w:eastAsiaTheme="majorEastAsia" w:hAnsi="Oslo Sans Office" w:cs="Times New Roman"/>
          <w:b/>
          <w:bCs/>
          <w:sz w:val="24"/>
          <w:szCs w:val="24"/>
        </w:rPr>
        <w:t>Minimums</w:t>
      </w:r>
      <w:r w:rsidR="7A0FFEB4" w:rsidRPr="075C8121">
        <w:rPr>
          <w:rFonts w:ascii="Oslo Sans Office" w:eastAsiaTheme="majorEastAsia" w:hAnsi="Oslo Sans Office" w:cs="Times New Roman"/>
          <w:b/>
          <w:bCs/>
          <w:sz w:val="24"/>
          <w:szCs w:val="24"/>
        </w:rPr>
        <w:t>krav</w:t>
      </w:r>
      <w:r w:rsidR="18F50033" w:rsidRPr="075C8121">
        <w:rPr>
          <w:rFonts w:ascii="Oslo Sans Office" w:eastAsiaTheme="majorEastAsia" w:hAnsi="Oslo Sans Office" w:cs="Times New Roman"/>
          <w:b/>
          <w:bCs/>
          <w:sz w:val="24"/>
          <w:szCs w:val="24"/>
        </w:rPr>
        <w:t xml:space="preserve"> </w:t>
      </w:r>
      <w:r w:rsidR="7A0FFEB4" w:rsidRPr="075C8121">
        <w:rPr>
          <w:rFonts w:ascii="Oslo Sans Office" w:eastAsiaTheme="majorEastAsia" w:hAnsi="Oslo Sans Office" w:cs="Times New Roman"/>
          <w:b/>
          <w:bCs/>
          <w:sz w:val="24"/>
          <w:szCs w:val="24"/>
        </w:rPr>
        <w:t>t</w:t>
      </w:r>
      <w:r w:rsidR="556679D6" w:rsidRPr="075C8121">
        <w:rPr>
          <w:rFonts w:ascii="Oslo Sans Office" w:eastAsiaTheme="majorEastAsia" w:hAnsi="Oslo Sans Office" w:cs="Times New Roman"/>
          <w:b/>
          <w:bCs/>
          <w:sz w:val="24"/>
          <w:szCs w:val="24"/>
        </w:rPr>
        <w:t xml:space="preserve">il </w:t>
      </w:r>
      <w:bookmarkEnd w:id="12"/>
      <w:r w:rsidR="7A0FFEB4" w:rsidRPr="075C8121">
        <w:rPr>
          <w:rFonts w:ascii="Oslo Sans Office" w:eastAsiaTheme="majorEastAsia" w:hAnsi="Oslo Sans Office" w:cs="Times New Roman"/>
          <w:b/>
          <w:bCs/>
          <w:sz w:val="24"/>
          <w:szCs w:val="24"/>
        </w:rPr>
        <w:t>kvalitet</w:t>
      </w:r>
      <w:bookmarkEnd w:id="13"/>
    </w:p>
    <w:tbl>
      <w:tblPr>
        <w:tblStyle w:val="Tabellrutenett"/>
        <w:tblW w:w="8359"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5953"/>
        <w:gridCol w:w="1560"/>
      </w:tblGrid>
      <w:tr w:rsidR="0088711F" w:rsidRPr="00A33E63" w14:paraId="0146C6D9" w14:textId="77777777" w:rsidTr="075C8121">
        <w:trPr>
          <w:tblHeader/>
        </w:trPr>
        <w:tc>
          <w:tcPr>
            <w:tcW w:w="846" w:type="dxa"/>
            <w:shd w:val="clear" w:color="auto" w:fill="F9C66B" w:themeFill="accent6"/>
          </w:tcPr>
          <w:p w14:paraId="30427B01" w14:textId="77777777" w:rsidR="0088711F" w:rsidRPr="00A33E63" w:rsidRDefault="0088711F" w:rsidP="00A33E63">
            <w:pPr>
              <w:tabs>
                <w:tab w:val="left" w:pos="2520"/>
              </w:tabs>
              <w:spacing w:after="0" w:line="240" w:lineRule="auto"/>
              <w:rPr>
                <w:b/>
              </w:rPr>
            </w:pPr>
            <w:bookmarkStart w:id="14" w:name="_Hlk220315248"/>
            <w:r w:rsidRPr="00A33E63">
              <w:rPr>
                <w:b/>
              </w:rPr>
              <w:t>Krav nr.</w:t>
            </w:r>
          </w:p>
        </w:tc>
        <w:tc>
          <w:tcPr>
            <w:tcW w:w="5953" w:type="dxa"/>
            <w:shd w:val="clear" w:color="auto" w:fill="F9C66B" w:themeFill="accent6"/>
          </w:tcPr>
          <w:p w14:paraId="01759B0D" w14:textId="0CD78881" w:rsidR="0088711F" w:rsidRPr="00A33E63" w:rsidRDefault="0088711F" w:rsidP="00A33E63">
            <w:pPr>
              <w:tabs>
                <w:tab w:val="left" w:pos="2520"/>
              </w:tabs>
              <w:spacing w:after="0" w:line="240" w:lineRule="auto"/>
              <w:rPr>
                <w:b/>
              </w:rPr>
            </w:pPr>
            <w:r>
              <w:rPr>
                <w:b/>
              </w:rPr>
              <w:t>Beskrivelse</w:t>
            </w:r>
          </w:p>
        </w:tc>
        <w:tc>
          <w:tcPr>
            <w:tcW w:w="1560" w:type="dxa"/>
            <w:shd w:val="clear" w:color="auto" w:fill="F9C66B" w:themeFill="accent6"/>
          </w:tcPr>
          <w:p w14:paraId="17C9F25B" w14:textId="77777777" w:rsidR="0088711F" w:rsidRPr="00A33E63" w:rsidRDefault="0088711F" w:rsidP="00A33E63">
            <w:pPr>
              <w:tabs>
                <w:tab w:val="left" w:pos="2520"/>
              </w:tabs>
              <w:spacing w:after="0" w:line="240" w:lineRule="auto"/>
              <w:rPr>
                <w:b/>
              </w:rPr>
            </w:pPr>
            <w:r w:rsidRPr="00A33E63">
              <w:rPr>
                <w:b/>
              </w:rPr>
              <w:t>Krav-type</w:t>
            </w:r>
          </w:p>
          <w:p w14:paraId="39633C1E" w14:textId="40FB847D" w:rsidR="0088711F" w:rsidRPr="00A33E63" w:rsidRDefault="0088711F" w:rsidP="00A33E63">
            <w:pPr>
              <w:tabs>
                <w:tab w:val="left" w:pos="2520"/>
              </w:tabs>
              <w:spacing w:after="0" w:line="240" w:lineRule="auto"/>
              <w:rPr>
                <w:b/>
              </w:rPr>
            </w:pPr>
          </w:p>
        </w:tc>
      </w:tr>
      <w:tr w:rsidR="0088711F" w:rsidRPr="00A33E63" w14:paraId="5AD8EFAA" w14:textId="77777777" w:rsidTr="075C8121">
        <w:tc>
          <w:tcPr>
            <w:tcW w:w="846" w:type="dxa"/>
          </w:tcPr>
          <w:p w14:paraId="13472F9A" w14:textId="1E040F1A" w:rsidR="0088711F" w:rsidRPr="00A33E63" w:rsidRDefault="00D13993" w:rsidP="0092011D">
            <w:pPr>
              <w:tabs>
                <w:tab w:val="left" w:pos="2520"/>
              </w:tabs>
              <w:spacing w:after="0"/>
            </w:pPr>
            <w:r>
              <w:t>3.4.1</w:t>
            </w:r>
          </w:p>
        </w:tc>
        <w:tc>
          <w:tcPr>
            <w:tcW w:w="5953" w:type="dxa"/>
          </w:tcPr>
          <w:p w14:paraId="4E85778E" w14:textId="3116B34A" w:rsidR="0088711F" w:rsidRPr="00276726" w:rsidRDefault="0088711F" w:rsidP="0092011D">
            <w:pPr>
              <w:tabs>
                <w:tab w:val="left" w:pos="2520"/>
              </w:tabs>
              <w:spacing w:after="0"/>
              <w:rPr>
                <w:b/>
                <w:bCs/>
              </w:rPr>
            </w:pPr>
            <w:r w:rsidRPr="00276726">
              <w:rPr>
                <w:b/>
                <w:bCs/>
              </w:rPr>
              <w:t xml:space="preserve">Kvalitet </w:t>
            </w:r>
          </w:p>
          <w:p w14:paraId="2CF9E656" w14:textId="53583CA4" w:rsidR="0088711F" w:rsidRPr="00A33E63" w:rsidRDefault="0088711F" w:rsidP="00C63EFE">
            <w:pPr>
              <w:tabs>
                <w:tab w:val="left" w:pos="2520"/>
              </w:tabs>
              <w:spacing w:after="0"/>
            </w:pPr>
            <w:r w:rsidRPr="00C00377">
              <w:t>Leverandøren må tilfredsstille de til enhver tid gjeldende lover, forskrifter, nasjonale standarder, fremgangsmåter og prinsipper som gjelder for leverandørens fagområde.  </w:t>
            </w:r>
            <w:r w:rsidRPr="00212090">
              <w:t>  </w:t>
            </w:r>
          </w:p>
        </w:tc>
        <w:tc>
          <w:tcPr>
            <w:tcW w:w="1560" w:type="dxa"/>
          </w:tcPr>
          <w:p w14:paraId="0A0649D9" w14:textId="499F9443" w:rsidR="0088711F" w:rsidRPr="00A33E63" w:rsidRDefault="67A93644" w:rsidP="0092011D">
            <w:pPr>
              <w:tabs>
                <w:tab w:val="left" w:pos="2520"/>
              </w:tabs>
              <w:spacing w:after="0"/>
            </w:pPr>
            <w:r>
              <w:t>M</w:t>
            </w:r>
          </w:p>
        </w:tc>
      </w:tr>
      <w:tr w:rsidR="0088711F" w:rsidRPr="00A33E63" w14:paraId="75A0BDD7" w14:textId="77777777" w:rsidTr="075C8121">
        <w:tc>
          <w:tcPr>
            <w:tcW w:w="846" w:type="dxa"/>
          </w:tcPr>
          <w:p w14:paraId="4A35513D" w14:textId="552A6111" w:rsidR="0088711F" w:rsidRDefault="00D13993" w:rsidP="0092011D">
            <w:pPr>
              <w:tabs>
                <w:tab w:val="left" w:pos="2520"/>
              </w:tabs>
              <w:spacing w:after="0"/>
            </w:pPr>
            <w:r>
              <w:t>3.4.2</w:t>
            </w:r>
          </w:p>
        </w:tc>
        <w:tc>
          <w:tcPr>
            <w:tcW w:w="5953" w:type="dxa"/>
          </w:tcPr>
          <w:p w14:paraId="2F9DFA9C" w14:textId="77777777" w:rsidR="0088711F" w:rsidRPr="00CF5102" w:rsidRDefault="0088711F" w:rsidP="00CF5102">
            <w:pPr>
              <w:tabs>
                <w:tab w:val="left" w:pos="2520"/>
              </w:tabs>
              <w:spacing w:after="0"/>
              <w:rPr>
                <w:b/>
                <w:bCs/>
              </w:rPr>
            </w:pPr>
            <w:r w:rsidRPr="00CF5102">
              <w:rPr>
                <w:b/>
                <w:bCs/>
              </w:rPr>
              <w:t>Standard kravspesifikasjon (SKOK) </w:t>
            </w:r>
          </w:p>
          <w:p w14:paraId="7A7A6321" w14:textId="13041A17" w:rsidR="0088711F" w:rsidRPr="00212090" w:rsidRDefault="0088711F" w:rsidP="00C63EFE">
            <w:pPr>
              <w:tabs>
                <w:tab w:val="left" w:pos="2520"/>
              </w:tabs>
              <w:spacing w:after="0"/>
              <w:rPr>
                <w:b/>
                <w:bCs/>
              </w:rPr>
            </w:pPr>
            <w:r w:rsidRPr="00CF5102">
              <w:lastRenderedPageBreak/>
              <w:t>Leverandøren skal følge Oslo kommune sin til enhver tid gjeldene SKOK (</w:t>
            </w:r>
            <w:hyperlink r:id="rId12" w:tgtFrame="_blank" w:history="1">
              <w:r w:rsidRPr="00CF5102">
                <w:rPr>
                  <w:rStyle w:val="Hyperkobling"/>
                </w:rPr>
                <w:t>www.skok.no</w:t>
              </w:r>
            </w:hyperlink>
            <w:r w:rsidRPr="00CF5102">
              <w:t>)i utførelsen av arbeidet, der denne gjelder.  </w:t>
            </w:r>
          </w:p>
        </w:tc>
        <w:tc>
          <w:tcPr>
            <w:tcW w:w="1560" w:type="dxa"/>
          </w:tcPr>
          <w:p w14:paraId="4439DE40" w14:textId="262EEA6F" w:rsidR="0088711F" w:rsidRPr="00A33E63" w:rsidRDefault="1F67B8BC" w:rsidP="075C8121">
            <w:pPr>
              <w:tabs>
                <w:tab w:val="left" w:pos="2520"/>
              </w:tabs>
              <w:spacing w:after="0"/>
            </w:pPr>
            <w:r>
              <w:lastRenderedPageBreak/>
              <w:t>M</w:t>
            </w:r>
          </w:p>
        </w:tc>
      </w:tr>
      <w:tr w:rsidR="0088711F" w:rsidRPr="00A33E63" w14:paraId="32EEC555" w14:textId="77777777" w:rsidTr="075C8121">
        <w:tc>
          <w:tcPr>
            <w:tcW w:w="846" w:type="dxa"/>
          </w:tcPr>
          <w:p w14:paraId="2B75128A" w14:textId="0A6CA516" w:rsidR="0088711F" w:rsidRDefault="00BA6667" w:rsidP="0092011D">
            <w:pPr>
              <w:tabs>
                <w:tab w:val="left" w:pos="2520"/>
              </w:tabs>
              <w:spacing w:after="0"/>
            </w:pPr>
            <w:r>
              <w:t>3.4.3</w:t>
            </w:r>
          </w:p>
        </w:tc>
        <w:tc>
          <w:tcPr>
            <w:tcW w:w="5953" w:type="dxa"/>
          </w:tcPr>
          <w:p w14:paraId="6FC7F07A" w14:textId="77777777" w:rsidR="0088711F" w:rsidRPr="00527DF8" w:rsidRDefault="0088711F" w:rsidP="00527DF8">
            <w:pPr>
              <w:tabs>
                <w:tab w:val="left" w:pos="2520"/>
              </w:tabs>
              <w:spacing w:after="0"/>
              <w:rPr>
                <w:b/>
                <w:bCs/>
              </w:rPr>
            </w:pPr>
            <w:r w:rsidRPr="00527DF8">
              <w:rPr>
                <w:b/>
                <w:bCs/>
              </w:rPr>
              <w:t>Fotodokumentasjon </w:t>
            </w:r>
          </w:p>
          <w:p w14:paraId="6461778C" w14:textId="77777777" w:rsidR="0088711F" w:rsidRPr="00527DF8" w:rsidRDefault="0088711F" w:rsidP="00527DF8">
            <w:pPr>
              <w:tabs>
                <w:tab w:val="left" w:pos="2520"/>
              </w:tabs>
              <w:spacing w:after="0"/>
            </w:pPr>
            <w:r w:rsidRPr="00527DF8">
              <w:t>Leverandøren skal dokumentere arbeidsomfanget ved bilder (før/etter) dersom bestiller krever det. Dokumentasjon skal da foreligge bestiller før fakturering finner sted.</w:t>
            </w:r>
            <w:r w:rsidRPr="00527DF8">
              <w:rPr>
                <w:rFonts w:ascii="Times New Roman" w:hAnsi="Times New Roman" w:cs="Times New Roman"/>
              </w:rPr>
              <w:t> </w:t>
            </w:r>
            <w:r w:rsidRPr="00527DF8">
              <w:t> </w:t>
            </w:r>
          </w:p>
          <w:p w14:paraId="0A342030" w14:textId="77777777" w:rsidR="0088711F" w:rsidRPr="00527DF8" w:rsidRDefault="0088711F" w:rsidP="00527DF8">
            <w:pPr>
              <w:tabs>
                <w:tab w:val="left" w:pos="2520"/>
              </w:tabs>
              <w:spacing w:after="0"/>
              <w:rPr>
                <w:b/>
                <w:bCs/>
              </w:rPr>
            </w:pPr>
            <w:r w:rsidRPr="00527DF8">
              <w:rPr>
                <w:rFonts w:ascii="Times New Roman" w:hAnsi="Times New Roman" w:cs="Times New Roman"/>
                <w:b/>
                <w:bCs/>
              </w:rPr>
              <w:t> </w:t>
            </w:r>
            <w:r w:rsidRPr="00527DF8">
              <w:rPr>
                <w:b/>
                <w:bCs/>
              </w:rPr>
              <w:t> </w:t>
            </w:r>
          </w:p>
          <w:p w14:paraId="45551558" w14:textId="2AE5878F" w:rsidR="0088711F" w:rsidRPr="00CF5102" w:rsidRDefault="0088711F" w:rsidP="00C63EFE">
            <w:pPr>
              <w:tabs>
                <w:tab w:val="left" w:pos="2520"/>
              </w:tabs>
              <w:spacing w:after="0"/>
              <w:rPr>
                <w:b/>
                <w:bCs/>
              </w:rPr>
            </w:pPr>
            <w:r w:rsidRPr="00527DF8">
              <w:t>Fakturabehandling vil ikke starte før nevnte dokumentasjon foreligger.</w:t>
            </w:r>
            <w:r w:rsidRPr="00527DF8">
              <w:rPr>
                <w:rFonts w:ascii="Times New Roman" w:hAnsi="Times New Roman" w:cs="Times New Roman"/>
              </w:rPr>
              <w:t> </w:t>
            </w:r>
            <w:r w:rsidRPr="00527DF8">
              <w:t> </w:t>
            </w:r>
          </w:p>
        </w:tc>
        <w:tc>
          <w:tcPr>
            <w:tcW w:w="1560" w:type="dxa"/>
          </w:tcPr>
          <w:p w14:paraId="6C20A94F" w14:textId="689A0649" w:rsidR="0088711F" w:rsidRPr="00A33E63" w:rsidRDefault="003E4308" w:rsidP="0092011D">
            <w:pPr>
              <w:tabs>
                <w:tab w:val="left" w:pos="2520"/>
              </w:tabs>
              <w:spacing w:after="0"/>
            </w:pPr>
            <w:r>
              <w:t>M</w:t>
            </w:r>
          </w:p>
        </w:tc>
      </w:tr>
      <w:tr w:rsidR="0088711F" w:rsidRPr="00A33E63" w14:paraId="675423A4" w14:textId="77777777" w:rsidTr="075C8121">
        <w:tc>
          <w:tcPr>
            <w:tcW w:w="846" w:type="dxa"/>
          </w:tcPr>
          <w:p w14:paraId="365DB6D2" w14:textId="0C4D8AD4" w:rsidR="0088711F" w:rsidRDefault="00BA6667" w:rsidP="0092011D">
            <w:pPr>
              <w:tabs>
                <w:tab w:val="left" w:pos="2520"/>
              </w:tabs>
              <w:spacing w:after="0"/>
            </w:pPr>
            <w:r>
              <w:t>3.4.4.</w:t>
            </w:r>
          </w:p>
        </w:tc>
        <w:tc>
          <w:tcPr>
            <w:tcW w:w="5953" w:type="dxa"/>
          </w:tcPr>
          <w:p w14:paraId="32186754" w14:textId="77777777" w:rsidR="0088711F" w:rsidRPr="007570B3" w:rsidRDefault="0088711F" w:rsidP="007570B3">
            <w:pPr>
              <w:tabs>
                <w:tab w:val="left" w:pos="2520"/>
              </w:tabs>
              <w:spacing w:after="0"/>
              <w:rPr>
                <w:b/>
                <w:bCs/>
              </w:rPr>
            </w:pPr>
            <w:r w:rsidRPr="007570B3">
              <w:rPr>
                <w:b/>
                <w:bCs/>
              </w:rPr>
              <w:t>FDV-dokumentasjon og samsvarserklæring</w:t>
            </w:r>
            <w:r w:rsidRPr="007570B3">
              <w:rPr>
                <w:rFonts w:ascii="Times New Roman" w:hAnsi="Times New Roman" w:cs="Times New Roman"/>
                <w:b/>
                <w:bCs/>
              </w:rPr>
              <w:t> </w:t>
            </w:r>
            <w:r w:rsidRPr="007570B3">
              <w:rPr>
                <w:b/>
                <w:bCs/>
              </w:rPr>
              <w:t> </w:t>
            </w:r>
          </w:p>
          <w:p w14:paraId="6D40C446" w14:textId="77777777" w:rsidR="0088711F" w:rsidRPr="007570B3" w:rsidRDefault="0088711F" w:rsidP="007570B3">
            <w:pPr>
              <w:tabs>
                <w:tab w:val="left" w:pos="2520"/>
              </w:tabs>
              <w:spacing w:after="0"/>
            </w:pPr>
            <w:r w:rsidRPr="007570B3">
              <w:t>Leverandøren skal levere FDV-dokumentasjon og samsvarserklæring senest 14 dager etter at oppdraget er fullført. All dokumentasjon skal være på norsk.</w:t>
            </w:r>
            <w:r w:rsidRPr="007570B3">
              <w:rPr>
                <w:rFonts w:ascii="Times New Roman" w:hAnsi="Times New Roman" w:cs="Times New Roman"/>
              </w:rPr>
              <w:t>  </w:t>
            </w:r>
            <w:r w:rsidRPr="007570B3">
              <w:t> </w:t>
            </w:r>
          </w:p>
          <w:p w14:paraId="68B6AB90" w14:textId="77777777" w:rsidR="0088711F" w:rsidRPr="007570B3" w:rsidRDefault="0088711F" w:rsidP="007570B3">
            <w:pPr>
              <w:tabs>
                <w:tab w:val="left" w:pos="2520"/>
              </w:tabs>
              <w:spacing w:after="0"/>
            </w:pPr>
            <w:r w:rsidRPr="007570B3">
              <w:rPr>
                <w:rFonts w:ascii="Times New Roman" w:hAnsi="Times New Roman" w:cs="Times New Roman"/>
              </w:rPr>
              <w:t> </w:t>
            </w:r>
            <w:r w:rsidRPr="007570B3">
              <w:t> </w:t>
            </w:r>
          </w:p>
          <w:p w14:paraId="42E09026" w14:textId="77777777" w:rsidR="0088711F" w:rsidRPr="007570B3" w:rsidRDefault="0088711F" w:rsidP="007570B3">
            <w:pPr>
              <w:tabs>
                <w:tab w:val="left" w:pos="2520"/>
              </w:tabs>
              <w:spacing w:after="0"/>
            </w:pPr>
            <w:r w:rsidRPr="007570B3">
              <w:t>FDV-dokumentasjonen skal være i henhold til Standard kravspesifikasjoner Oslo kommune (SKOK). FDV-leveransekrav kan lastes ned fra nettstedet: </w:t>
            </w:r>
            <w:hyperlink r:id="rId13" w:tgtFrame="_blank" w:history="1">
              <w:r w:rsidRPr="007570B3">
                <w:rPr>
                  <w:rStyle w:val="Hyperkobling"/>
                </w:rPr>
                <w:t>www.skok.no</w:t>
              </w:r>
            </w:hyperlink>
            <w:r w:rsidRPr="007570B3">
              <w:t>.</w:t>
            </w:r>
            <w:r w:rsidRPr="007570B3">
              <w:rPr>
                <w:rFonts w:ascii="Times New Roman" w:hAnsi="Times New Roman" w:cs="Times New Roman"/>
              </w:rPr>
              <w:t> </w:t>
            </w:r>
            <w:r w:rsidRPr="007570B3">
              <w:t> </w:t>
            </w:r>
          </w:p>
          <w:p w14:paraId="3C06DDAB" w14:textId="77777777" w:rsidR="0088711F" w:rsidRPr="007570B3" w:rsidRDefault="0088711F" w:rsidP="007570B3">
            <w:pPr>
              <w:tabs>
                <w:tab w:val="left" w:pos="2520"/>
              </w:tabs>
              <w:spacing w:after="0"/>
            </w:pPr>
            <w:r w:rsidRPr="007570B3">
              <w:rPr>
                <w:rFonts w:ascii="Times New Roman" w:hAnsi="Times New Roman" w:cs="Times New Roman"/>
              </w:rPr>
              <w:t> </w:t>
            </w:r>
            <w:r w:rsidRPr="007570B3">
              <w:t> </w:t>
            </w:r>
          </w:p>
          <w:p w14:paraId="6E72B71E" w14:textId="77777777" w:rsidR="0088711F" w:rsidRPr="007570B3" w:rsidRDefault="0088711F" w:rsidP="007570B3">
            <w:pPr>
              <w:tabs>
                <w:tab w:val="left" w:pos="2520"/>
              </w:tabs>
              <w:spacing w:after="0"/>
            </w:pPr>
            <w:r w:rsidRPr="007570B3">
              <w:t>Faktura vil ikke bli utbetalt før FDV-dokumentasjon er overlevert og godkjent av bestiller.</w:t>
            </w:r>
            <w:r w:rsidRPr="007570B3">
              <w:rPr>
                <w:rFonts w:ascii="Times New Roman" w:hAnsi="Times New Roman" w:cs="Times New Roman"/>
              </w:rPr>
              <w:t>  </w:t>
            </w:r>
            <w:r w:rsidRPr="007570B3">
              <w:t> </w:t>
            </w:r>
          </w:p>
          <w:p w14:paraId="41E7FD79" w14:textId="77777777" w:rsidR="0088711F" w:rsidRPr="007570B3" w:rsidRDefault="0088711F" w:rsidP="007570B3">
            <w:pPr>
              <w:tabs>
                <w:tab w:val="left" w:pos="2520"/>
              </w:tabs>
              <w:spacing w:after="0"/>
            </w:pPr>
            <w:r w:rsidRPr="007570B3">
              <w:rPr>
                <w:rFonts w:ascii="Times New Roman" w:hAnsi="Times New Roman" w:cs="Times New Roman"/>
              </w:rPr>
              <w:t> </w:t>
            </w:r>
            <w:r w:rsidRPr="007570B3">
              <w:t> </w:t>
            </w:r>
          </w:p>
          <w:p w14:paraId="7BF3E34B" w14:textId="77777777" w:rsidR="0088711F" w:rsidRPr="007570B3" w:rsidRDefault="0088711F" w:rsidP="007570B3">
            <w:pPr>
              <w:tabs>
                <w:tab w:val="left" w:pos="2520"/>
              </w:tabs>
              <w:spacing w:after="0"/>
            </w:pPr>
            <w:r w:rsidRPr="007570B3">
              <w:t>Dokumentasjonen kan leveres i følgende format:</w:t>
            </w:r>
            <w:r w:rsidRPr="007570B3">
              <w:rPr>
                <w:rFonts w:ascii="Times New Roman" w:hAnsi="Times New Roman" w:cs="Times New Roman"/>
              </w:rPr>
              <w:t> </w:t>
            </w:r>
            <w:r w:rsidRPr="007570B3">
              <w:t> </w:t>
            </w:r>
          </w:p>
          <w:p w14:paraId="5663BA5E" w14:textId="77777777" w:rsidR="0088711F" w:rsidRPr="007570B3" w:rsidRDefault="0088711F" w:rsidP="007570B3">
            <w:pPr>
              <w:tabs>
                <w:tab w:val="left" w:pos="2520"/>
              </w:tabs>
              <w:spacing w:after="0"/>
            </w:pPr>
            <w:r w:rsidRPr="007570B3">
              <w:rPr>
                <w:rFonts w:ascii="Times New Roman" w:hAnsi="Times New Roman" w:cs="Times New Roman"/>
              </w:rPr>
              <w:t> </w:t>
            </w:r>
            <w:r w:rsidRPr="007570B3">
              <w:t> </w:t>
            </w:r>
          </w:p>
          <w:p w14:paraId="4AF18762" w14:textId="77777777" w:rsidR="0088711F" w:rsidRPr="007570B3" w:rsidRDefault="0D7443FF" w:rsidP="007570B3">
            <w:pPr>
              <w:numPr>
                <w:ilvl w:val="0"/>
                <w:numId w:val="22"/>
              </w:numPr>
              <w:tabs>
                <w:tab w:val="left" w:pos="2520"/>
              </w:tabs>
              <w:spacing w:after="0"/>
            </w:pPr>
            <w:r>
              <w:t>Per e-post</w:t>
            </w:r>
            <w:r w:rsidRPr="0E56D42E">
              <w:rPr>
                <w:rFonts w:ascii="Times New Roman" w:hAnsi="Times New Roman" w:cs="Times New Roman"/>
              </w:rPr>
              <w:t> </w:t>
            </w:r>
            <w:r>
              <w:t> </w:t>
            </w:r>
          </w:p>
          <w:p w14:paraId="6AFC2DA5" w14:textId="77777777" w:rsidR="0088711F" w:rsidRPr="007570B3" w:rsidRDefault="0D7443FF" w:rsidP="007570B3">
            <w:pPr>
              <w:numPr>
                <w:ilvl w:val="0"/>
                <w:numId w:val="24"/>
              </w:numPr>
              <w:tabs>
                <w:tab w:val="left" w:pos="2520"/>
              </w:tabs>
              <w:spacing w:after="0"/>
            </w:pPr>
            <w:r>
              <w:t>Tegninger skal være i PDF-format</w:t>
            </w:r>
            <w:r w:rsidRPr="0E56D42E">
              <w:rPr>
                <w:rFonts w:ascii="Times New Roman" w:hAnsi="Times New Roman" w:cs="Times New Roman"/>
              </w:rPr>
              <w:t> </w:t>
            </w:r>
            <w:r>
              <w:t> </w:t>
            </w:r>
          </w:p>
          <w:p w14:paraId="1E41B236" w14:textId="6399C236" w:rsidR="0E56D42E" w:rsidRDefault="0E56D42E" w:rsidP="0E56D42E">
            <w:pPr>
              <w:tabs>
                <w:tab w:val="left" w:pos="2520"/>
              </w:tabs>
              <w:spacing w:after="0"/>
              <w:ind w:left="720"/>
            </w:pPr>
          </w:p>
          <w:p w14:paraId="62026B5C" w14:textId="4C8E9E81" w:rsidR="00DE7965" w:rsidRDefault="34402694" w:rsidP="77645D4C">
            <w:pPr>
              <w:tabs>
                <w:tab w:val="left" w:pos="2520"/>
              </w:tabs>
              <w:spacing w:after="0"/>
            </w:pPr>
            <w:r>
              <w:t>Enkelte bestillere har eget system hvor dokumentasjonen skal lagres. Leverandøren skal registrere dokumentasjonen i bestillers system der dette</w:t>
            </w:r>
            <w:r w:rsidR="7E3F396D">
              <w:t xml:space="preserve"> er </w:t>
            </w:r>
            <w:proofErr w:type="gramStart"/>
            <w:r w:rsidR="7E3F396D">
              <w:t>påkrevd</w:t>
            </w:r>
            <w:proofErr w:type="gramEnd"/>
            <w:r w:rsidR="7E3F396D">
              <w:t>.</w:t>
            </w:r>
            <w:r w:rsidR="3FC1B4B4">
              <w:t xml:space="preserve"> </w:t>
            </w:r>
          </w:p>
          <w:p w14:paraId="443B5BD3" w14:textId="55A3D77A" w:rsidR="0088711F" w:rsidRPr="00212090" w:rsidRDefault="3FC1B4B4" w:rsidP="003E4308">
            <w:pPr>
              <w:tabs>
                <w:tab w:val="left" w:pos="2520"/>
              </w:tabs>
              <w:spacing w:after="0"/>
              <w:rPr>
                <w:color w:val="FF0000"/>
              </w:rPr>
            </w:pPr>
            <w:r>
              <w:t>D</w:t>
            </w:r>
            <w:r w:rsidR="7E3F396D">
              <w:t xml:space="preserve">ette gjelder de til enhver tid gjeldende </w:t>
            </w:r>
            <w:r w:rsidR="009B5C19">
              <w:t>F</w:t>
            </w:r>
            <w:r w:rsidR="00295E69">
              <w:t>D</w:t>
            </w:r>
            <w:r w:rsidR="009B5C19">
              <w:t>V</w:t>
            </w:r>
            <w:r w:rsidR="0088268C">
              <w:t>U</w:t>
            </w:r>
            <w:r w:rsidR="009B5C19">
              <w:t xml:space="preserve"> </w:t>
            </w:r>
            <w:r w:rsidR="7E3F396D">
              <w:t xml:space="preserve">systemer, p.t. er dette </w:t>
            </w:r>
            <w:proofErr w:type="spellStart"/>
            <w:r w:rsidR="788B4D92">
              <w:t>Orra</w:t>
            </w:r>
            <w:proofErr w:type="spellEnd"/>
            <w:r w:rsidR="788B4D92">
              <w:t xml:space="preserve"> brann (Oslobygg KF)</w:t>
            </w:r>
            <w:r w:rsidR="0088268C">
              <w:rPr>
                <w:color w:val="FF0000"/>
              </w:rPr>
              <w:t xml:space="preserve"> </w:t>
            </w:r>
            <w:r w:rsidR="7E3F396D" w:rsidRPr="007102AD">
              <w:t xml:space="preserve">og </w:t>
            </w:r>
            <w:proofErr w:type="spellStart"/>
            <w:r w:rsidR="004764F1" w:rsidRPr="007102AD">
              <w:t>Plania</w:t>
            </w:r>
            <w:proofErr w:type="spellEnd"/>
            <w:r w:rsidR="00DE7965">
              <w:t xml:space="preserve"> (Boligbygg)</w:t>
            </w:r>
            <w:r w:rsidR="007102AD" w:rsidRPr="007102AD">
              <w:t>.</w:t>
            </w:r>
          </w:p>
        </w:tc>
        <w:tc>
          <w:tcPr>
            <w:tcW w:w="1560" w:type="dxa"/>
          </w:tcPr>
          <w:p w14:paraId="343E76B5" w14:textId="77F007A4" w:rsidR="0088711F" w:rsidRPr="00A33E63" w:rsidRDefault="003E4308" w:rsidP="0092011D">
            <w:pPr>
              <w:tabs>
                <w:tab w:val="left" w:pos="2520"/>
              </w:tabs>
              <w:spacing w:after="0"/>
            </w:pPr>
            <w:r>
              <w:t>M</w:t>
            </w:r>
          </w:p>
        </w:tc>
      </w:tr>
      <w:tr w:rsidR="0088711F" w:rsidRPr="00A33E63" w14:paraId="348D29EE" w14:textId="77777777" w:rsidTr="075C8121">
        <w:tc>
          <w:tcPr>
            <w:tcW w:w="846" w:type="dxa"/>
          </w:tcPr>
          <w:p w14:paraId="43743078" w14:textId="29E95331" w:rsidR="0088711F" w:rsidRDefault="00BA6667" w:rsidP="00143B02">
            <w:pPr>
              <w:tabs>
                <w:tab w:val="left" w:pos="2520"/>
              </w:tabs>
              <w:spacing w:after="0"/>
            </w:pPr>
            <w:r>
              <w:t>3.4.5</w:t>
            </w:r>
          </w:p>
        </w:tc>
        <w:tc>
          <w:tcPr>
            <w:tcW w:w="5953" w:type="dxa"/>
          </w:tcPr>
          <w:p w14:paraId="51072797" w14:textId="23A010B1" w:rsidR="0088711F" w:rsidRPr="0028708B" w:rsidRDefault="0088711F" w:rsidP="00143B02">
            <w:pPr>
              <w:tabs>
                <w:tab w:val="left" w:pos="2520"/>
              </w:tabs>
              <w:spacing w:after="0"/>
              <w:rPr>
                <w:b/>
                <w:bCs/>
              </w:rPr>
            </w:pPr>
            <w:r>
              <w:rPr>
                <w:b/>
                <w:bCs/>
              </w:rPr>
              <w:t>Materialer</w:t>
            </w:r>
          </w:p>
          <w:p w14:paraId="1A86A672" w14:textId="74016096" w:rsidR="0088711F" w:rsidRPr="0028708B" w:rsidRDefault="0088711F" w:rsidP="00143B02">
            <w:pPr>
              <w:tabs>
                <w:tab w:val="left" w:pos="2520"/>
              </w:tabs>
              <w:spacing w:after="0"/>
            </w:pPr>
            <w:r w:rsidRPr="0028708B">
              <w:t xml:space="preserve">Det skal </w:t>
            </w:r>
            <w:r w:rsidRPr="005F5D93">
              <w:t xml:space="preserve">benyttes materialer av god kvalitet og som er tilgjengelig i det norske markedet. Det skal velges produkter med lavt innhold av helse- eller miljøskadelige </w:t>
            </w:r>
            <w:r w:rsidRPr="005F5D93">
              <w:lastRenderedPageBreak/>
              <w:t>stoffer. Det skal ved forespørsel fra bestiller kunne leveres produktdatablad på alle produkter som benyttes</w:t>
            </w:r>
            <w:r w:rsidRPr="0028708B">
              <w:t>. </w:t>
            </w:r>
          </w:p>
          <w:p w14:paraId="3AAC2E0B" w14:textId="77777777" w:rsidR="0088711F" w:rsidRPr="0028708B" w:rsidRDefault="0088711F" w:rsidP="00143B02">
            <w:pPr>
              <w:tabs>
                <w:tab w:val="left" w:pos="2520"/>
              </w:tabs>
              <w:spacing w:after="0"/>
            </w:pPr>
            <w:r w:rsidRPr="0028708B">
              <w:t> </w:t>
            </w:r>
          </w:p>
          <w:p w14:paraId="7A6F3289" w14:textId="77777777" w:rsidR="0088711F" w:rsidRPr="0028708B" w:rsidRDefault="0088711F" w:rsidP="00143B02">
            <w:pPr>
              <w:tabs>
                <w:tab w:val="left" w:pos="2520"/>
              </w:tabs>
              <w:spacing w:after="0"/>
            </w:pPr>
            <w:r w:rsidRPr="0028708B">
              <w:t>Alle produkter som leveres skal være i henhold til gjeldende norske (eller europeiske standarder), eventuelt andre anerkjente normer. Alle produkter skal være merket i tråd med gjeldende regelverk. </w:t>
            </w:r>
          </w:p>
          <w:p w14:paraId="16F2AA1B" w14:textId="77777777" w:rsidR="0088711F" w:rsidRPr="0028708B" w:rsidRDefault="0088711F" w:rsidP="00143B02">
            <w:pPr>
              <w:tabs>
                <w:tab w:val="left" w:pos="2520"/>
              </w:tabs>
              <w:spacing w:after="0"/>
            </w:pPr>
            <w:r w:rsidRPr="0028708B">
              <w:t> </w:t>
            </w:r>
          </w:p>
          <w:p w14:paraId="5B745085" w14:textId="6343BB82" w:rsidR="0088711F" w:rsidRPr="00212090" w:rsidRDefault="3CD7CC51" w:rsidP="00143B02">
            <w:pPr>
              <w:tabs>
                <w:tab w:val="left" w:pos="2520"/>
              </w:tabs>
              <w:spacing w:after="0"/>
            </w:pPr>
            <w:r>
              <w:t>Leverandør skal kunne tilby å utføre arbeid på både manuelle og elektroniske låssystemer. Alle låssystemer som tilbys skal være patentert. </w:t>
            </w:r>
          </w:p>
        </w:tc>
        <w:tc>
          <w:tcPr>
            <w:tcW w:w="1560" w:type="dxa"/>
          </w:tcPr>
          <w:p w14:paraId="1841F1DC" w14:textId="5C8B25E5" w:rsidR="0088711F" w:rsidRPr="00A33E63" w:rsidRDefault="7D89C855" w:rsidP="075C8121">
            <w:pPr>
              <w:tabs>
                <w:tab w:val="left" w:pos="2520"/>
              </w:tabs>
              <w:spacing w:after="0"/>
            </w:pPr>
            <w:r>
              <w:lastRenderedPageBreak/>
              <w:t>M</w:t>
            </w:r>
          </w:p>
        </w:tc>
      </w:tr>
      <w:tr w:rsidR="0088711F" w:rsidRPr="00A33E63" w14:paraId="2E240A92" w14:textId="77777777" w:rsidTr="075C8121">
        <w:tc>
          <w:tcPr>
            <w:tcW w:w="846" w:type="dxa"/>
          </w:tcPr>
          <w:p w14:paraId="0145FE45" w14:textId="77FBC5A0" w:rsidR="0088711F" w:rsidRDefault="00F117D3" w:rsidP="00143B02">
            <w:pPr>
              <w:tabs>
                <w:tab w:val="left" w:pos="2520"/>
              </w:tabs>
              <w:spacing w:after="0"/>
            </w:pPr>
            <w:r>
              <w:t>3.4.6</w:t>
            </w:r>
          </w:p>
        </w:tc>
        <w:tc>
          <w:tcPr>
            <w:tcW w:w="5953" w:type="dxa"/>
          </w:tcPr>
          <w:p w14:paraId="0748FE6A" w14:textId="77777777" w:rsidR="0088711F" w:rsidRPr="00FF1B9F" w:rsidRDefault="0088711F" w:rsidP="00143B02">
            <w:pPr>
              <w:tabs>
                <w:tab w:val="left" w:pos="2520"/>
              </w:tabs>
              <w:spacing w:after="0"/>
              <w:rPr>
                <w:b/>
                <w:bCs/>
              </w:rPr>
            </w:pPr>
            <w:r w:rsidRPr="00FF1B9F">
              <w:rPr>
                <w:b/>
                <w:bCs/>
              </w:rPr>
              <w:t>Gul liste </w:t>
            </w:r>
          </w:p>
          <w:p w14:paraId="1654CB6D" w14:textId="77777777" w:rsidR="0088711F" w:rsidRPr="00FF1B9F" w:rsidRDefault="0088711F" w:rsidP="00143B02">
            <w:pPr>
              <w:tabs>
                <w:tab w:val="left" w:pos="2520"/>
              </w:tabs>
              <w:spacing w:after="0"/>
            </w:pPr>
            <w:r w:rsidRPr="00FF1B9F">
              <w:t>Leverandøren plikter å gjøre seg kjent med Byantikvarens retningslinjer for arbeider på og i bygg som omfattes av «Gul liste» med hensyn til fredede, vernede og bevaringsverdige bygg. </w:t>
            </w:r>
          </w:p>
          <w:p w14:paraId="4E0CE0CD" w14:textId="77777777" w:rsidR="0088711F" w:rsidRPr="00FF1B9F" w:rsidRDefault="0088711F" w:rsidP="00143B02">
            <w:pPr>
              <w:tabs>
                <w:tab w:val="left" w:pos="2520"/>
              </w:tabs>
              <w:spacing w:after="0"/>
            </w:pPr>
            <w:r w:rsidRPr="00FF1B9F">
              <w:t> </w:t>
            </w:r>
          </w:p>
          <w:p w14:paraId="7538606D" w14:textId="4F74D83C" w:rsidR="0088711F" w:rsidRPr="00A33E63" w:rsidRDefault="3CD7CC51" w:rsidP="00143B02">
            <w:pPr>
              <w:tabs>
                <w:tab w:val="left" w:pos="2520"/>
              </w:tabs>
              <w:spacing w:after="0"/>
            </w:pPr>
            <w:r>
              <w:t>Leverandøren skal påse at arbeider ikke startes opp før det foreligger nødvendig godkjenning fra Byantikvar/Riksantikvar. </w:t>
            </w:r>
          </w:p>
        </w:tc>
        <w:tc>
          <w:tcPr>
            <w:tcW w:w="1560" w:type="dxa"/>
          </w:tcPr>
          <w:p w14:paraId="0ED81AC1" w14:textId="0D444930" w:rsidR="0088711F" w:rsidRPr="00A33E63" w:rsidRDefault="32063AE7" w:rsidP="00143B02">
            <w:pPr>
              <w:tabs>
                <w:tab w:val="left" w:pos="2520"/>
              </w:tabs>
              <w:spacing w:after="0"/>
            </w:pPr>
            <w:r>
              <w:t>M</w:t>
            </w:r>
          </w:p>
        </w:tc>
      </w:tr>
      <w:bookmarkEnd w:id="14"/>
    </w:tbl>
    <w:p w14:paraId="79445B66" w14:textId="77777777" w:rsidR="00A33E63" w:rsidRDefault="00A33E63" w:rsidP="00A33E63">
      <w:pPr>
        <w:tabs>
          <w:tab w:val="left" w:pos="2520"/>
        </w:tabs>
        <w:spacing w:after="0"/>
      </w:pPr>
    </w:p>
    <w:p w14:paraId="566587B3" w14:textId="3544AC46" w:rsidR="00EC5D0A" w:rsidRPr="00FE3B78" w:rsidRDefault="4203D929" w:rsidP="00FE3B78">
      <w:pPr>
        <w:keepNext/>
        <w:spacing w:after="240" w:line="240" w:lineRule="auto"/>
        <w:ind w:left="720" w:hanging="720"/>
        <w:outlineLvl w:val="2"/>
        <w:rPr>
          <w:rFonts w:ascii="Oslo Sans Office" w:eastAsiaTheme="majorEastAsia" w:hAnsi="Oslo Sans Office" w:cs="Times New Roman"/>
          <w:b/>
          <w:bCs/>
          <w:sz w:val="24"/>
          <w:szCs w:val="24"/>
        </w:rPr>
      </w:pPr>
      <w:bookmarkStart w:id="15" w:name="_Toc230951734"/>
      <w:r w:rsidRPr="00FE3B78">
        <w:rPr>
          <w:rFonts w:ascii="Oslo Sans Office" w:eastAsiaTheme="majorEastAsia" w:hAnsi="Oslo Sans Office" w:cs="Times New Roman"/>
          <w:b/>
          <w:bCs/>
          <w:sz w:val="24"/>
          <w:szCs w:val="24"/>
        </w:rPr>
        <w:t>3.5</w:t>
      </w:r>
      <w:r w:rsidR="00C12766">
        <w:rPr>
          <w:rFonts w:ascii="Oslo Sans Office" w:eastAsiaTheme="majorEastAsia" w:hAnsi="Oslo Sans Office" w:cs="Times New Roman"/>
          <w:b/>
          <w:bCs/>
          <w:sz w:val="24"/>
          <w:szCs w:val="24"/>
        </w:rPr>
        <w:tab/>
      </w:r>
      <w:r w:rsidR="383BBD1C" w:rsidRPr="00FE3B78">
        <w:rPr>
          <w:rFonts w:ascii="Oslo Sans Office" w:eastAsiaTheme="majorEastAsia" w:hAnsi="Oslo Sans Office" w:cs="Times New Roman"/>
          <w:b/>
          <w:bCs/>
          <w:sz w:val="24"/>
          <w:szCs w:val="24"/>
        </w:rPr>
        <w:t xml:space="preserve">Minimumskrav til </w:t>
      </w:r>
      <w:r w:rsidR="178C5CE7" w:rsidRPr="00FE3B78">
        <w:rPr>
          <w:rFonts w:ascii="Oslo Sans Office" w:eastAsiaTheme="majorEastAsia" w:hAnsi="Oslo Sans Office" w:cs="Times New Roman"/>
          <w:b/>
          <w:bCs/>
          <w:sz w:val="24"/>
          <w:szCs w:val="24"/>
        </w:rPr>
        <w:t>gjennomføring av oppdrag</w:t>
      </w:r>
      <w:bookmarkEnd w:id="15"/>
    </w:p>
    <w:tbl>
      <w:tblPr>
        <w:tblStyle w:val="Tabellrutenett"/>
        <w:tblW w:w="8359"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5812"/>
        <w:gridCol w:w="1701"/>
      </w:tblGrid>
      <w:tr w:rsidR="0088711F" w:rsidRPr="00A33E63" w14:paraId="0C80C4B8" w14:textId="77777777" w:rsidTr="075C8121">
        <w:trPr>
          <w:tblHeader/>
        </w:trPr>
        <w:tc>
          <w:tcPr>
            <w:tcW w:w="846" w:type="dxa"/>
            <w:shd w:val="clear" w:color="auto" w:fill="F9C66B" w:themeFill="accent6"/>
          </w:tcPr>
          <w:p w14:paraId="376E37AD" w14:textId="77777777" w:rsidR="0088711F" w:rsidRPr="00A33E63" w:rsidRDefault="0088711F">
            <w:pPr>
              <w:tabs>
                <w:tab w:val="left" w:pos="2520"/>
              </w:tabs>
              <w:spacing w:after="0" w:line="240" w:lineRule="auto"/>
              <w:rPr>
                <w:b/>
              </w:rPr>
            </w:pPr>
            <w:r w:rsidRPr="00A33E63">
              <w:rPr>
                <w:b/>
              </w:rPr>
              <w:t>Krav nr.</w:t>
            </w:r>
          </w:p>
        </w:tc>
        <w:tc>
          <w:tcPr>
            <w:tcW w:w="5812" w:type="dxa"/>
            <w:shd w:val="clear" w:color="auto" w:fill="F9C66B" w:themeFill="accent6"/>
          </w:tcPr>
          <w:p w14:paraId="1A5AAB83" w14:textId="610B166C" w:rsidR="0088711F" w:rsidRPr="00A33E63" w:rsidRDefault="0088711F">
            <w:pPr>
              <w:tabs>
                <w:tab w:val="left" w:pos="2520"/>
              </w:tabs>
              <w:spacing w:after="0" w:line="240" w:lineRule="auto"/>
              <w:rPr>
                <w:b/>
              </w:rPr>
            </w:pPr>
            <w:r>
              <w:rPr>
                <w:b/>
              </w:rPr>
              <w:t>Beskrivelse</w:t>
            </w:r>
          </w:p>
        </w:tc>
        <w:tc>
          <w:tcPr>
            <w:tcW w:w="1701" w:type="dxa"/>
            <w:shd w:val="clear" w:color="auto" w:fill="F9C66B" w:themeFill="accent6"/>
          </w:tcPr>
          <w:p w14:paraId="237274E4" w14:textId="77777777" w:rsidR="0088711F" w:rsidRPr="00A33E63" w:rsidRDefault="0088711F">
            <w:pPr>
              <w:tabs>
                <w:tab w:val="left" w:pos="2520"/>
              </w:tabs>
              <w:spacing w:after="0" w:line="240" w:lineRule="auto"/>
              <w:rPr>
                <w:b/>
              </w:rPr>
            </w:pPr>
            <w:r w:rsidRPr="00A33E63">
              <w:rPr>
                <w:b/>
              </w:rPr>
              <w:t>Krav-type</w:t>
            </w:r>
          </w:p>
          <w:p w14:paraId="78FB206C" w14:textId="77777777" w:rsidR="0088711F" w:rsidRPr="00A33E63" w:rsidRDefault="0088711F">
            <w:pPr>
              <w:tabs>
                <w:tab w:val="left" w:pos="2520"/>
              </w:tabs>
              <w:spacing w:after="0" w:line="240" w:lineRule="auto"/>
              <w:rPr>
                <w:b/>
              </w:rPr>
            </w:pPr>
          </w:p>
        </w:tc>
      </w:tr>
      <w:tr w:rsidR="0088711F" w:rsidRPr="00A33E63" w14:paraId="6DB90B4C" w14:textId="77777777" w:rsidTr="075C8121">
        <w:tc>
          <w:tcPr>
            <w:tcW w:w="846" w:type="dxa"/>
          </w:tcPr>
          <w:p w14:paraId="43076F9B" w14:textId="51548E58" w:rsidR="0088711F" w:rsidRPr="00A33E63" w:rsidRDefault="00F117D3" w:rsidP="00333E39">
            <w:pPr>
              <w:tabs>
                <w:tab w:val="left" w:pos="2520"/>
              </w:tabs>
              <w:spacing w:after="0"/>
            </w:pPr>
            <w:r>
              <w:t>3.5.1</w:t>
            </w:r>
          </w:p>
        </w:tc>
        <w:tc>
          <w:tcPr>
            <w:tcW w:w="5812" w:type="dxa"/>
          </w:tcPr>
          <w:p w14:paraId="7DCB36AC" w14:textId="77777777" w:rsidR="0088711F" w:rsidRPr="00333E39" w:rsidRDefault="0088711F" w:rsidP="00333E39">
            <w:pPr>
              <w:pStyle w:val="paragraph"/>
              <w:spacing w:before="0" w:beforeAutospacing="0" w:after="0" w:afterAutospacing="0"/>
              <w:textAlignment w:val="baseline"/>
              <w:rPr>
                <w:rFonts w:ascii="Segoe UI" w:hAnsi="Segoe UI" w:cs="Segoe UI"/>
                <w:sz w:val="20"/>
                <w:szCs w:val="20"/>
              </w:rPr>
            </w:pPr>
            <w:r w:rsidRPr="00333E39">
              <w:rPr>
                <w:rStyle w:val="normaltextrun"/>
                <w:rFonts w:ascii="Oslo Sans Office" w:hAnsi="Oslo Sans Office" w:cs="Segoe UI"/>
                <w:b/>
                <w:bCs/>
                <w:sz w:val="20"/>
                <w:szCs w:val="20"/>
              </w:rPr>
              <w:t>På arbeidsstedet</w:t>
            </w:r>
            <w:r w:rsidRPr="00333E39">
              <w:rPr>
                <w:rStyle w:val="normaltextrun"/>
                <w:b/>
                <w:bCs/>
                <w:sz w:val="20"/>
                <w:szCs w:val="20"/>
              </w:rPr>
              <w:t> </w:t>
            </w:r>
            <w:r w:rsidRPr="00333E39">
              <w:rPr>
                <w:rStyle w:val="eop"/>
                <w:rFonts w:ascii="Oslo Sans Office" w:hAnsi="Oslo Sans Office" w:cs="Segoe UI"/>
                <w:sz w:val="20"/>
                <w:szCs w:val="20"/>
              </w:rPr>
              <w:t> </w:t>
            </w:r>
          </w:p>
          <w:p w14:paraId="77FD6C7A" w14:textId="77777777" w:rsidR="0088711F" w:rsidRPr="00333E39" w:rsidRDefault="0088711F" w:rsidP="00333E39">
            <w:pPr>
              <w:pStyle w:val="paragraph"/>
              <w:spacing w:before="0" w:beforeAutospacing="0" w:after="0" w:afterAutospacing="0"/>
              <w:textAlignment w:val="baseline"/>
              <w:rPr>
                <w:rFonts w:ascii="Segoe UI" w:hAnsi="Segoe UI" w:cs="Segoe UI"/>
                <w:sz w:val="20"/>
                <w:szCs w:val="20"/>
              </w:rPr>
            </w:pPr>
            <w:r w:rsidRPr="00333E39">
              <w:rPr>
                <w:rStyle w:val="normaltextrun"/>
                <w:rFonts w:ascii="Oslo Sans Office" w:hAnsi="Oslo Sans Office" w:cs="Segoe UI"/>
                <w:sz w:val="20"/>
                <w:szCs w:val="20"/>
              </w:rPr>
              <w:t>Det forutsettes at leverandøren tilpasser sine arbeider med de øvrige aktivitetene på lokasjonen. Oppstart og gjennomføring av arbeidet skal avtales med leder/bestiller i den enkelte virksomhet snarest etter bestilling.</w:t>
            </w:r>
            <w:r w:rsidRPr="00333E39">
              <w:rPr>
                <w:rStyle w:val="normaltextrun"/>
                <w:sz w:val="20"/>
                <w:szCs w:val="20"/>
              </w:rPr>
              <w:t> </w:t>
            </w:r>
            <w:r w:rsidRPr="00333E39">
              <w:rPr>
                <w:rStyle w:val="eop"/>
                <w:rFonts w:ascii="Oslo Sans Office" w:hAnsi="Oslo Sans Office" w:cs="Segoe UI"/>
                <w:sz w:val="20"/>
                <w:szCs w:val="20"/>
              </w:rPr>
              <w:t> </w:t>
            </w:r>
          </w:p>
          <w:p w14:paraId="5037783C" w14:textId="77777777" w:rsidR="0088711F" w:rsidRPr="00333E39" w:rsidRDefault="0088711F" w:rsidP="00333E39">
            <w:pPr>
              <w:pStyle w:val="paragraph"/>
              <w:spacing w:before="0" w:beforeAutospacing="0" w:after="0" w:afterAutospacing="0"/>
              <w:textAlignment w:val="baseline"/>
              <w:rPr>
                <w:rFonts w:ascii="Segoe UI" w:hAnsi="Segoe UI" w:cs="Segoe UI"/>
                <w:sz w:val="20"/>
                <w:szCs w:val="20"/>
              </w:rPr>
            </w:pPr>
            <w:r w:rsidRPr="00333E39">
              <w:rPr>
                <w:rStyle w:val="normaltextrun"/>
                <w:sz w:val="20"/>
                <w:szCs w:val="20"/>
              </w:rPr>
              <w:t> </w:t>
            </w:r>
            <w:r w:rsidRPr="00333E39">
              <w:rPr>
                <w:rStyle w:val="eop"/>
                <w:rFonts w:ascii="Oslo Sans Office" w:hAnsi="Oslo Sans Office" w:cs="Segoe UI"/>
                <w:sz w:val="20"/>
                <w:szCs w:val="20"/>
              </w:rPr>
              <w:t> </w:t>
            </w:r>
          </w:p>
          <w:p w14:paraId="0F515FF5" w14:textId="7B0C6FA2" w:rsidR="0088711F" w:rsidRPr="00333E39" w:rsidRDefault="0088711F" w:rsidP="00333E39">
            <w:pPr>
              <w:tabs>
                <w:tab w:val="left" w:pos="2520"/>
              </w:tabs>
              <w:spacing w:after="0"/>
              <w:rPr>
                <w:szCs w:val="20"/>
              </w:rPr>
            </w:pPr>
            <w:r w:rsidRPr="00333E39">
              <w:rPr>
                <w:rStyle w:val="normaltextrun"/>
                <w:rFonts w:ascii="Oslo Sans Office" w:hAnsi="Oslo Sans Office" w:cs="Segoe UI"/>
                <w:szCs w:val="20"/>
              </w:rPr>
              <w:t>Det er ikke anledning til bruk av radio eller annet som kan virke forstyrrende på oppdragsstedets drift. Likeledes er det totalforbud mot røyking på oppdragsstedene med mindre det gis opplysninger om annet.</w:t>
            </w:r>
            <w:r w:rsidRPr="00333E39">
              <w:rPr>
                <w:rStyle w:val="normaltextrun"/>
                <w:rFonts w:ascii="Times New Roman" w:hAnsi="Times New Roman" w:cs="Times New Roman"/>
                <w:szCs w:val="20"/>
              </w:rPr>
              <w:t> </w:t>
            </w:r>
            <w:r w:rsidRPr="00333E39">
              <w:rPr>
                <w:rStyle w:val="eop"/>
                <w:rFonts w:ascii="Oslo Sans Office" w:hAnsi="Oslo Sans Office" w:cs="Segoe UI"/>
                <w:szCs w:val="20"/>
              </w:rPr>
              <w:t> </w:t>
            </w:r>
          </w:p>
        </w:tc>
        <w:tc>
          <w:tcPr>
            <w:tcW w:w="1701" w:type="dxa"/>
          </w:tcPr>
          <w:p w14:paraId="3FDAFAE4" w14:textId="26028054" w:rsidR="0088711F" w:rsidRPr="00A33E63" w:rsidRDefault="3362C04C" w:rsidP="00333E39">
            <w:pPr>
              <w:tabs>
                <w:tab w:val="left" w:pos="2520"/>
              </w:tabs>
              <w:spacing w:after="0"/>
            </w:pPr>
            <w:r>
              <w:t>M</w:t>
            </w:r>
          </w:p>
        </w:tc>
      </w:tr>
      <w:tr w:rsidR="0088711F" w:rsidRPr="00A33E63" w14:paraId="2FCC49DA" w14:textId="77777777" w:rsidTr="075C8121">
        <w:tc>
          <w:tcPr>
            <w:tcW w:w="846" w:type="dxa"/>
          </w:tcPr>
          <w:p w14:paraId="6EF3442A" w14:textId="00ED3DF1" w:rsidR="0088711F" w:rsidRDefault="00E50E46" w:rsidP="00333E39">
            <w:pPr>
              <w:tabs>
                <w:tab w:val="left" w:pos="2520"/>
              </w:tabs>
              <w:spacing w:after="0"/>
            </w:pPr>
            <w:r>
              <w:t>3.5.2</w:t>
            </w:r>
          </w:p>
        </w:tc>
        <w:tc>
          <w:tcPr>
            <w:tcW w:w="5812" w:type="dxa"/>
          </w:tcPr>
          <w:p w14:paraId="272391E3" w14:textId="77777777" w:rsidR="0088711F" w:rsidRPr="00333E39" w:rsidRDefault="0088711F" w:rsidP="00333E39">
            <w:pPr>
              <w:pStyle w:val="paragraph"/>
              <w:spacing w:before="0" w:beforeAutospacing="0" w:after="0" w:afterAutospacing="0"/>
              <w:textAlignment w:val="baseline"/>
              <w:rPr>
                <w:rFonts w:ascii="Segoe UI" w:hAnsi="Segoe UI" w:cs="Segoe UI"/>
                <w:sz w:val="20"/>
                <w:szCs w:val="20"/>
              </w:rPr>
            </w:pPr>
            <w:r w:rsidRPr="00333E39">
              <w:rPr>
                <w:rStyle w:val="normaltextrun"/>
                <w:rFonts w:ascii="Oslo Sans Office" w:hAnsi="Oslo Sans Office" w:cs="Segoe UI"/>
                <w:b/>
                <w:bCs/>
                <w:sz w:val="20"/>
                <w:szCs w:val="20"/>
              </w:rPr>
              <w:t>Sikkerhet og opprydning</w:t>
            </w:r>
            <w:r w:rsidRPr="00333E39">
              <w:rPr>
                <w:rStyle w:val="normaltextrun"/>
                <w:b/>
                <w:bCs/>
                <w:sz w:val="20"/>
                <w:szCs w:val="20"/>
              </w:rPr>
              <w:t> </w:t>
            </w:r>
            <w:r w:rsidRPr="00333E39">
              <w:rPr>
                <w:rStyle w:val="eop"/>
                <w:rFonts w:ascii="Oslo Sans Office" w:hAnsi="Oslo Sans Office" w:cs="Segoe UI"/>
                <w:sz w:val="20"/>
                <w:szCs w:val="20"/>
              </w:rPr>
              <w:t> </w:t>
            </w:r>
          </w:p>
          <w:p w14:paraId="1AA08B02" w14:textId="77777777" w:rsidR="0088711F" w:rsidRPr="00333E39" w:rsidRDefault="0088711F" w:rsidP="00333E39">
            <w:pPr>
              <w:pStyle w:val="paragraph"/>
              <w:spacing w:before="0" w:beforeAutospacing="0" w:after="0" w:afterAutospacing="0"/>
              <w:textAlignment w:val="baseline"/>
              <w:rPr>
                <w:rFonts w:ascii="Segoe UI" w:hAnsi="Segoe UI" w:cs="Segoe UI"/>
                <w:sz w:val="20"/>
                <w:szCs w:val="20"/>
              </w:rPr>
            </w:pPr>
            <w:r w:rsidRPr="00333E39">
              <w:rPr>
                <w:rStyle w:val="normaltextrun"/>
                <w:rFonts w:ascii="Oslo Sans Office" w:hAnsi="Oslo Sans Office" w:cs="Segoe UI"/>
                <w:sz w:val="20"/>
                <w:szCs w:val="20"/>
              </w:rPr>
              <w:t>Leverandøren skal på forespørsel, fremskaffe og montere nødvendige stillaser/lifter og sikringer for gjennomføring av oppdrag. Stillaser/lifter skal være godkjent av Arbeidstilsynet.</w:t>
            </w:r>
            <w:r w:rsidRPr="00333E39">
              <w:rPr>
                <w:rStyle w:val="normaltextrun"/>
                <w:sz w:val="20"/>
                <w:szCs w:val="20"/>
              </w:rPr>
              <w:t> </w:t>
            </w:r>
            <w:r w:rsidRPr="00333E39">
              <w:rPr>
                <w:rStyle w:val="eop"/>
                <w:rFonts w:ascii="Oslo Sans Office" w:hAnsi="Oslo Sans Office" w:cs="Segoe UI"/>
                <w:sz w:val="20"/>
                <w:szCs w:val="20"/>
              </w:rPr>
              <w:t> </w:t>
            </w:r>
          </w:p>
          <w:p w14:paraId="1C018187" w14:textId="77777777" w:rsidR="0088711F" w:rsidRPr="00333E39" w:rsidRDefault="0088711F" w:rsidP="00333E39">
            <w:pPr>
              <w:pStyle w:val="paragraph"/>
              <w:spacing w:before="0" w:beforeAutospacing="0" w:after="0" w:afterAutospacing="0"/>
              <w:textAlignment w:val="baseline"/>
              <w:rPr>
                <w:rFonts w:ascii="Segoe UI" w:hAnsi="Segoe UI" w:cs="Segoe UI"/>
                <w:sz w:val="20"/>
                <w:szCs w:val="20"/>
              </w:rPr>
            </w:pPr>
            <w:r w:rsidRPr="00333E39">
              <w:rPr>
                <w:rStyle w:val="eop"/>
                <w:rFonts w:ascii="Oslo Sans Office" w:hAnsi="Oslo Sans Office" w:cs="Segoe UI"/>
                <w:sz w:val="20"/>
                <w:szCs w:val="20"/>
              </w:rPr>
              <w:lastRenderedPageBreak/>
              <w:t> </w:t>
            </w:r>
          </w:p>
          <w:p w14:paraId="00D2DB8F" w14:textId="77777777" w:rsidR="0088711F" w:rsidRPr="00333E39" w:rsidRDefault="0088711F" w:rsidP="00333E39">
            <w:pPr>
              <w:pStyle w:val="paragraph"/>
              <w:spacing w:before="0" w:beforeAutospacing="0" w:after="0" w:afterAutospacing="0"/>
              <w:textAlignment w:val="baseline"/>
              <w:rPr>
                <w:rFonts w:ascii="Segoe UI" w:hAnsi="Segoe UI" w:cs="Segoe UI"/>
                <w:sz w:val="20"/>
                <w:szCs w:val="20"/>
              </w:rPr>
            </w:pPr>
            <w:r w:rsidRPr="00333E39">
              <w:rPr>
                <w:rStyle w:val="normaltextrun"/>
                <w:rFonts w:ascii="Oslo Sans Office" w:hAnsi="Oslo Sans Office" w:cs="Segoe UI"/>
                <w:sz w:val="20"/>
                <w:szCs w:val="20"/>
              </w:rPr>
              <w:t>Leverandøren skal sørge for nødvendig avsperring/sikring mens arbeidet pågår, holde arbeidsstedet ryddig, og foreta fullstendig opprydding etter fullført oppdrag.</w:t>
            </w:r>
            <w:r w:rsidRPr="00333E39">
              <w:rPr>
                <w:rStyle w:val="normaltextrun"/>
                <w:sz w:val="20"/>
                <w:szCs w:val="20"/>
              </w:rPr>
              <w:t> </w:t>
            </w:r>
            <w:r w:rsidRPr="00333E39">
              <w:rPr>
                <w:rStyle w:val="eop"/>
                <w:rFonts w:ascii="Oslo Sans Office" w:hAnsi="Oslo Sans Office" w:cs="Segoe UI"/>
                <w:sz w:val="20"/>
                <w:szCs w:val="20"/>
              </w:rPr>
              <w:t> </w:t>
            </w:r>
          </w:p>
          <w:p w14:paraId="343DA350" w14:textId="77777777" w:rsidR="0088711F" w:rsidRPr="00333E39" w:rsidRDefault="0088711F" w:rsidP="00333E39">
            <w:pPr>
              <w:pStyle w:val="paragraph"/>
              <w:spacing w:before="0" w:beforeAutospacing="0" w:after="0" w:afterAutospacing="0"/>
              <w:textAlignment w:val="baseline"/>
              <w:rPr>
                <w:rFonts w:ascii="Segoe UI" w:hAnsi="Segoe UI" w:cs="Segoe UI"/>
                <w:sz w:val="20"/>
                <w:szCs w:val="20"/>
              </w:rPr>
            </w:pPr>
            <w:r w:rsidRPr="00333E39">
              <w:rPr>
                <w:rStyle w:val="normaltextrun"/>
                <w:sz w:val="20"/>
                <w:szCs w:val="20"/>
              </w:rPr>
              <w:t> </w:t>
            </w:r>
            <w:r w:rsidRPr="00333E39">
              <w:rPr>
                <w:rStyle w:val="eop"/>
                <w:rFonts w:ascii="Oslo Sans Office" w:hAnsi="Oslo Sans Office" w:cs="Segoe UI"/>
                <w:sz w:val="20"/>
                <w:szCs w:val="20"/>
              </w:rPr>
              <w:t> </w:t>
            </w:r>
          </w:p>
          <w:p w14:paraId="1267C1AF" w14:textId="3AE9DBDE" w:rsidR="00BA2E72" w:rsidRDefault="0D7443FF" w:rsidP="0E56D42E">
            <w:pPr>
              <w:tabs>
                <w:tab w:val="left" w:pos="2520"/>
              </w:tabs>
              <w:spacing w:after="0"/>
            </w:pPr>
            <w:r w:rsidRPr="0E56D42E">
              <w:rPr>
                <w:rStyle w:val="normaltextrun"/>
                <w:rFonts w:ascii="Oslo Sans Office" w:hAnsi="Oslo Sans Office" w:cs="Segoe UI"/>
              </w:rPr>
              <w:t>For prising av stillas/lift</w:t>
            </w:r>
            <w:r w:rsidR="679BC4EB" w:rsidRPr="0E56D42E">
              <w:rPr>
                <w:rStyle w:val="normaltextrun"/>
                <w:rFonts w:ascii="Oslo Sans Office" w:hAnsi="Oslo Sans Office" w:cs="Segoe UI"/>
              </w:rPr>
              <w:t xml:space="preserve">, gjelder tilbudte påslagsprosent for materialer. </w:t>
            </w:r>
          </w:p>
          <w:p w14:paraId="12BEDF14" w14:textId="2064AE01" w:rsidR="00BA2E72" w:rsidRDefault="00BA2E72" w:rsidP="0E56D42E">
            <w:pPr>
              <w:tabs>
                <w:tab w:val="left" w:pos="2520"/>
              </w:tabs>
              <w:spacing w:after="0"/>
            </w:pPr>
          </w:p>
          <w:p w14:paraId="058AEC48" w14:textId="387F1148" w:rsidR="00BA2E72" w:rsidRPr="00333E39" w:rsidRDefault="568083D3" w:rsidP="00C63EFE">
            <w:pPr>
              <w:tabs>
                <w:tab w:val="left" w:pos="2520"/>
              </w:tabs>
              <w:spacing w:after="0"/>
              <w:rPr>
                <w:szCs w:val="20"/>
              </w:rPr>
            </w:pPr>
            <w:r>
              <w:t>Oppdragsgiver kan kreve at leverandøren utarbeider hms-plan for arbeider som varer utover en dag. Dette vil normalt gjelde ved arbeid tilknyttet skoler og barnehager.</w:t>
            </w:r>
          </w:p>
        </w:tc>
        <w:tc>
          <w:tcPr>
            <w:tcW w:w="1701" w:type="dxa"/>
          </w:tcPr>
          <w:p w14:paraId="1DF3D956" w14:textId="62E9ED9A" w:rsidR="0088711F" w:rsidRDefault="0088711F" w:rsidP="00333E39">
            <w:pPr>
              <w:tabs>
                <w:tab w:val="left" w:pos="2520"/>
              </w:tabs>
              <w:spacing w:after="0"/>
            </w:pPr>
          </w:p>
          <w:p w14:paraId="1F3ED8B4" w14:textId="068D55F7" w:rsidR="00BA2E72" w:rsidRDefault="0EA4822F" w:rsidP="00333E39">
            <w:pPr>
              <w:tabs>
                <w:tab w:val="left" w:pos="2520"/>
              </w:tabs>
              <w:spacing w:after="0"/>
            </w:pPr>
            <w:r>
              <w:t>M</w:t>
            </w:r>
          </w:p>
          <w:p w14:paraId="74F187A8" w14:textId="77777777" w:rsidR="00BA2E72" w:rsidRDefault="00BA2E72" w:rsidP="00333E39">
            <w:pPr>
              <w:tabs>
                <w:tab w:val="left" w:pos="2520"/>
              </w:tabs>
              <w:spacing w:after="0"/>
            </w:pPr>
          </w:p>
          <w:p w14:paraId="7F155A59" w14:textId="77777777" w:rsidR="00BA2E72" w:rsidRDefault="00BA2E72" w:rsidP="00333E39">
            <w:pPr>
              <w:tabs>
                <w:tab w:val="left" w:pos="2520"/>
              </w:tabs>
              <w:spacing w:after="0"/>
            </w:pPr>
          </w:p>
          <w:p w14:paraId="0EE8734B" w14:textId="77777777" w:rsidR="00BA2E72" w:rsidRDefault="00BA2E72" w:rsidP="00333E39">
            <w:pPr>
              <w:tabs>
                <w:tab w:val="left" w:pos="2520"/>
              </w:tabs>
              <w:spacing w:after="0"/>
            </w:pPr>
          </w:p>
          <w:p w14:paraId="20EF2E58" w14:textId="77777777" w:rsidR="00BA2E72" w:rsidRDefault="00BA2E72" w:rsidP="00333E39">
            <w:pPr>
              <w:tabs>
                <w:tab w:val="left" w:pos="2520"/>
              </w:tabs>
              <w:spacing w:after="0"/>
            </w:pPr>
          </w:p>
          <w:p w14:paraId="107C5F1F" w14:textId="77777777" w:rsidR="00BA2E72" w:rsidRDefault="00BA2E72" w:rsidP="00333E39">
            <w:pPr>
              <w:tabs>
                <w:tab w:val="left" w:pos="2520"/>
              </w:tabs>
              <w:spacing w:after="0"/>
            </w:pPr>
          </w:p>
          <w:p w14:paraId="27E27840" w14:textId="77777777" w:rsidR="00BA2E72" w:rsidRDefault="00BA2E72" w:rsidP="00333E39">
            <w:pPr>
              <w:tabs>
                <w:tab w:val="left" w:pos="2520"/>
              </w:tabs>
              <w:spacing w:after="0"/>
            </w:pPr>
          </w:p>
          <w:p w14:paraId="4D0D4696" w14:textId="77777777" w:rsidR="00BA2E72" w:rsidRDefault="00BA2E72" w:rsidP="00333E39">
            <w:pPr>
              <w:tabs>
                <w:tab w:val="left" w:pos="2520"/>
              </w:tabs>
              <w:spacing w:after="0"/>
            </w:pPr>
          </w:p>
          <w:p w14:paraId="3C334088" w14:textId="77777777" w:rsidR="00BA2E72" w:rsidRDefault="00BA2E72" w:rsidP="00333E39">
            <w:pPr>
              <w:tabs>
                <w:tab w:val="left" w:pos="2520"/>
              </w:tabs>
              <w:spacing w:after="0"/>
            </w:pPr>
          </w:p>
          <w:p w14:paraId="414ADBD5" w14:textId="77777777" w:rsidR="00BA2E72" w:rsidRDefault="00BA2E72" w:rsidP="00333E39">
            <w:pPr>
              <w:tabs>
                <w:tab w:val="left" w:pos="2520"/>
              </w:tabs>
              <w:spacing w:after="0"/>
            </w:pPr>
          </w:p>
          <w:p w14:paraId="0BB57DE6" w14:textId="77777777" w:rsidR="00BA2E72" w:rsidRDefault="00BA2E72" w:rsidP="00333E39">
            <w:pPr>
              <w:tabs>
                <w:tab w:val="left" w:pos="2520"/>
              </w:tabs>
              <w:spacing w:after="0"/>
            </w:pPr>
          </w:p>
          <w:p w14:paraId="6E913A9C" w14:textId="77777777" w:rsidR="00BA2E72" w:rsidRDefault="00BA2E72" w:rsidP="00333E39">
            <w:pPr>
              <w:tabs>
                <w:tab w:val="left" w:pos="2520"/>
              </w:tabs>
              <w:spacing w:after="0"/>
            </w:pPr>
          </w:p>
          <w:p w14:paraId="3D9744B9" w14:textId="13B29C54" w:rsidR="00BA2E72" w:rsidRPr="00A33E63" w:rsidRDefault="00BA2E72" w:rsidP="00333E39">
            <w:pPr>
              <w:tabs>
                <w:tab w:val="left" w:pos="2520"/>
              </w:tabs>
              <w:spacing w:after="0"/>
            </w:pPr>
          </w:p>
        </w:tc>
      </w:tr>
      <w:tr w:rsidR="0088711F" w:rsidRPr="00A33E63" w14:paraId="72B25FE9" w14:textId="77777777" w:rsidTr="075C8121">
        <w:tc>
          <w:tcPr>
            <w:tcW w:w="846" w:type="dxa"/>
          </w:tcPr>
          <w:p w14:paraId="5733393A" w14:textId="29B3F1BC" w:rsidR="0088711F" w:rsidRDefault="00E50E46" w:rsidP="00333E39">
            <w:pPr>
              <w:tabs>
                <w:tab w:val="left" w:pos="2520"/>
              </w:tabs>
              <w:spacing w:after="0"/>
            </w:pPr>
            <w:r>
              <w:lastRenderedPageBreak/>
              <w:t>3.5.3</w:t>
            </w:r>
          </w:p>
        </w:tc>
        <w:tc>
          <w:tcPr>
            <w:tcW w:w="5812" w:type="dxa"/>
          </w:tcPr>
          <w:p w14:paraId="45B53417" w14:textId="3DD5B7B8" w:rsidR="0088711F" w:rsidRPr="00333E39" w:rsidRDefault="0088711F" w:rsidP="00333E39">
            <w:pPr>
              <w:pStyle w:val="paragraph"/>
              <w:spacing w:before="0" w:beforeAutospacing="0" w:after="0" w:afterAutospacing="0"/>
              <w:textAlignment w:val="baseline"/>
              <w:rPr>
                <w:rFonts w:ascii="Segoe UI" w:hAnsi="Segoe UI" w:cs="Segoe UI"/>
                <w:sz w:val="20"/>
                <w:szCs w:val="20"/>
              </w:rPr>
            </w:pPr>
            <w:r w:rsidRPr="00333E39">
              <w:rPr>
                <w:rStyle w:val="normaltextrun"/>
                <w:rFonts w:ascii="Oslo Sans Office" w:hAnsi="Oslo Sans Office" w:cs="Segoe UI"/>
                <w:b/>
                <w:bCs/>
                <w:sz w:val="20"/>
                <w:szCs w:val="20"/>
              </w:rPr>
              <w:t>Særlige hensyn</w:t>
            </w:r>
            <w:r w:rsidRPr="00333E39">
              <w:rPr>
                <w:rStyle w:val="normaltextrun"/>
                <w:b/>
                <w:bCs/>
                <w:sz w:val="20"/>
                <w:szCs w:val="20"/>
              </w:rPr>
              <w:t> </w:t>
            </w:r>
            <w:r w:rsidRPr="00333E39">
              <w:rPr>
                <w:rStyle w:val="eop"/>
                <w:rFonts w:ascii="Oslo Sans Office" w:hAnsi="Oslo Sans Office" w:cs="Segoe UI"/>
                <w:sz w:val="20"/>
                <w:szCs w:val="20"/>
              </w:rPr>
              <w:t> </w:t>
            </w:r>
          </w:p>
          <w:p w14:paraId="63273F4F" w14:textId="539C3E5B" w:rsidR="0088711F" w:rsidRPr="00333E39" w:rsidRDefault="0088711F" w:rsidP="00333E39">
            <w:pPr>
              <w:tabs>
                <w:tab w:val="left" w:pos="2520"/>
              </w:tabs>
              <w:spacing w:after="0"/>
              <w:rPr>
                <w:szCs w:val="20"/>
              </w:rPr>
            </w:pPr>
            <w:r w:rsidRPr="00333E39">
              <w:rPr>
                <w:rStyle w:val="normaltextrun"/>
                <w:rFonts w:ascii="Oslo Sans Office" w:hAnsi="Oslo Sans Office" w:cs="Segoe UI"/>
                <w:szCs w:val="20"/>
              </w:rPr>
              <w:t>Det vil forekomme oppdrag hvor leverandøren skal gjennomføre oppdraget i enheter hvor det må tas særlig hensyn til brukere av kommunale tjenester, eksempelvis barnevernsinstitusjoner, spesialskoler, rusinstitusjoner, krisesenter m.fl. Leverandøren skal kunne forholde seg til dette med tanke på sikkerhet, effektivitet og adferd.</w:t>
            </w:r>
            <w:r w:rsidRPr="00333E39">
              <w:rPr>
                <w:rStyle w:val="normaltextrun"/>
                <w:rFonts w:ascii="Times New Roman" w:hAnsi="Times New Roman" w:cs="Times New Roman"/>
                <w:szCs w:val="20"/>
              </w:rPr>
              <w:t> </w:t>
            </w:r>
            <w:r w:rsidRPr="00333E39">
              <w:rPr>
                <w:rStyle w:val="eop"/>
                <w:rFonts w:ascii="Oslo Sans Office" w:hAnsi="Oslo Sans Office" w:cs="Segoe UI"/>
                <w:szCs w:val="20"/>
              </w:rPr>
              <w:t> </w:t>
            </w:r>
          </w:p>
        </w:tc>
        <w:tc>
          <w:tcPr>
            <w:tcW w:w="1701" w:type="dxa"/>
          </w:tcPr>
          <w:p w14:paraId="73B4A059" w14:textId="5374C48E" w:rsidR="0088711F" w:rsidRPr="00A33E63" w:rsidRDefault="7023C30E" w:rsidP="00333E39">
            <w:pPr>
              <w:tabs>
                <w:tab w:val="left" w:pos="2520"/>
              </w:tabs>
              <w:spacing w:after="0"/>
            </w:pPr>
            <w:r>
              <w:t>M</w:t>
            </w:r>
          </w:p>
        </w:tc>
      </w:tr>
      <w:tr w:rsidR="007A3ECB" w:rsidRPr="00A33E63" w14:paraId="7801BE40" w14:textId="77777777" w:rsidTr="075C8121">
        <w:tc>
          <w:tcPr>
            <w:tcW w:w="846" w:type="dxa"/>
          </w:tcPr>
          <w:p w14:paraId="1841A62F" w14:textId="4488B96C" w:rsidR="007A3ECB" w:rsidRDefault="002367E5" w:rsidP="007A3ECB">
            <w:pPr>
              <w:tabs>
                <w:tab w:val="left" w:pos="2520"/>
              </w:tabs>
              <w:spacing w:after="0"/>
            </w:pPr>
            <w:r>
              <w:t>3.5.4</w:t>
            </w:r>
          </w:p>
        </w:tc>
        <w:tc>
          <w:tcPr>
            <w:tcW w:w="5812" w:type="dxa"/>
          </w:tcPr>
          <w:p w14:paraId="074B383F" w14:textId="77777777" w:rsidR="007A3ECB" w:rsidRPr="007A3ECB" w:rsidRDefault="007A3ECB" w:rsidP="007A3ECB">
            <w:pPr>
              <w:spacing w:after="0"/>
              <w:rPr>
                <w:szCs w:val="20"/>
              </w:rPr>
            </w:pPr>
            <w:r w:rsidRPr="007A3ECB">
              <w:rPr>
                <w:b/>
                <w:bCs/>
                <w:szCs w:val="20"/>
              </w:rPr>
              <w:t>Universell utforming</w:t>
            </w:r>
          </w:p>
          <w:p w14:paraId="29910CC7" w14:textId="5CEFB5A8" w:rsidR="007A3ECB" w:rsidRPr="00333E39" w:rsidRDefault="7A65DC0F" w:rsidP="46721F79">
            <w:pPr>
              <w:pStyle w:val="paragraph"/>
              <w:spacing w:before="0" w:beforeAutospacing="0" w:after="0" w:afterAutospacing="0"/>
              <w:textAlignment w:val="baseline"/>
              <w:rPr>
                <w:rStyle w:val="normaltextrun"/>
                <w:rFonts w:ascii="Oslo Sans Office" w:hAnsi="Oslo Sans Office" w:cs="Segoe UI"/>
                <w:b/>
                <w:bCs/>
                <w:sz w:val="20"/>
                <w:szCs w:val="20"/>
              </w:rPr>
            </w:pPr>
            <w:r w:rsidRPr="46721F79">
              <w:rPr>
                <w:rFonts w:asciiTheme="minorHAnsi" w:hAnsiTheme="minorHAnsi"/>
                <w:sz w:val="20"/>
                <w:szCs w:val="20"/>
              </w:rPr>
              <w:t>Lov- og forskriftspålagte krav til universell utforming skal legges til grunn for alle oppdrag på denne avtalen.</w:t>
            </w:r>
            <w:r>
              <w:t xml:space="preserve"> </w:t>
            </w:r>
          </w:p>
        </w:tc>
        <w:tc>
          <w:tcPr>
            <w:tcW w:w="1701" w:type="dxa"/>
          </w:tcPr>
          <w:p w14:paraId="3CA3EE82" w14:textId="3CB402BC" w:rsidR="007A3ECB" w:rsidRDefault="2E7DE38F" w:rsidP="007A3ECB">
            <w:pPr>
              <w:tabs>
                <w:tab w:val="left" w:pos="2520"/>
              </w:tabs>
              <w:spacing w:after="0"/>
            </w:pPr>
            <w:r>
              <w:t>M</w:t>
            </w:r>
          </w:p>
        </w:tc>
      </w:tr>
      <w:tr w:rsidR="00D5735F" w:rsidRPr="00A33E63" w14:paraId="35A11AAF" w14:textId="77777777" w:rsidTr="075C8121">
        <w:tc>
          <w:tcPr>
            <w:tcW w:w="846" w:type="dxa"/>
          </w:tcPr>
          <w:p w14:paraId="7B84558E" w14:textId="2A062B15" w:rsidR="00D5735F" w:rsidRPr="001D2652" w:rsidRDefault="00D5735F" w:rsidP="007A3ECB">
            <w:pPr>
              <w:tabs>
                <w:tab w:val="left" w:pos="2520"/>
              </w:tabs>
              <w:spacing w:after="0"/>
            </w:pPr>
            <w:r w:rsidRPr="001D2652">
              <w:t>3.5.5.</w:t>
            </w:r>
          </w:p>
        </w:tc>
        <w:tc>
          <w:tcPr>
            <w:tcW w:w="5812" w:type="dxa"/>
          </w:tcPr>
          <w:p w14:paraId="0AE323DF" w14:textId="0E258214" w:rsidR="002A40CB" w:rsidRPr="00883F90" w:rsidRDefault="002A40CB" w:rsidP="002A40CB">
            <w:pPr>
              <w:spacing w:after="0"/>
              <w:rPr>
                <w:rFonts w:ascii="Aptos" w:hAnsi="Aptos" w:cs="Aptos"/>
                <w:sz w:val="22"/>
                <w14:ligatures w14:val="standardContextual"/>
              </w:rPr>
            </w:pPr>
            <w:r w:rsidRPr="00883F90">
              <w:rPr>
                <w:b/>
              </w:rPr>
              <w:t>Pålagt sikkerhet/HMS-kurs</w:t>
            </w:r>
            <w:r w:rsidR="61252019" w:rsidRPr="00883F90">
              <w:rPr>
                <w:b/>
                <w:bCs/>
              </w:rPr>
              <w:t xml:space="preserve"> – Sporveien AS</w:t>
            </w:r>
            <w:r w:rsidRPr="00883F90">
              <w:rPr>
                <w:b/>
              </w:rPr>
              <w:t>:</w:t>
            </w:r>
            <w:r w:rsidRPr="00883F90">
              <w:rPr>
                <w:rFonts w:ascii="Aptos" w:hAnsi="Aptos" w:cs="Aptos"/>
                <w:sz w:val="22"/>
                <w14:ligatures w14:val="standardContextual"/>
              </w:rPr>
              <w:t xml:space="preserve"> </w:t>
            </w:r>
          </w:p>
          <w:p w14:paraId="5A328BB0" w14:textId="104A3BC1" w:rsidR="002A40CB" w:rsidRPr="00883F90" w:rsidRDefault="002A40CB" w:rsidP="002A40CB">
            <w:pPr>
              <w:spacing w:after="0"/>
              <w:rPr>
                <w:szCs w:val="20"/>
              </w:rPr>
            </w:pPr>
            <w:r w:rsidRPr="00883F90">
              <w:rPr>
                <w:szCs w:val="20"/>
              </w:rPr>
              <w:t xml:space="preserve">For montører/låsesmedtjenester som innebærer transport ved hjelp av skinnegående materiell og arbeider i spor kreves gjennomført sikkerhetskurs og helseattest. Disse blir holdt av Sporveien og er gratis. Leverandør dekker egne mannskapstimer for kurset og skal ikke faktureres Sporveien. </w:t>
            </w:r>
          </w:p>
          <w:p w14:paraId="707CB8EF" w14:textId="3083B7A7" w:rsidR="002A40CB" w:rsidRPr="00883F90" w:rsidRDefault="0D22CCF0" w:rsidP="59807E1B">
            <w:pPr>
              <w:spacing w:after="0"/>
            </w:pPr>
            <w:r w:rsidRPr="00883F90">
              <w:t> </w:t>
            </w:r>
            <w:r w:rsidR="78CCAF46" w:rsidRPr="00883F90">
              <w:t>Kostnader knyttet til obligatoriske kurs, HMS</w:t>
            </w:r>
            <w:r w:rsidR="002A40CB" w:rsidRPr="00883F90">
              <w:noBreakHyphen/>
            </w:r>
            <w:r w:rsidR="78CCAF46" w:rsidRPr="00883F90">
              <w:t>opplæring og baseomvisninger for arbeid på Sporveiens områder skal dekkes av leverandør.</w:t>
            </w:r>
          </w:p>
          <w:p w14:paraId="6025B21B" w14:textId="6F979F3A" w:rsidR="002A40CB" w:rsidRPr="00883F90" w:rsidRDefault="002A40CB" w:rsidP="59807E1B">
            <w:pPr>
              <w:spacing w:after="0"/>
            </w:pPr>
          </w:p>
          <w:p w14:paraId="1ED3318F" w14:textId="3254180D" w:rsidR="00D5735F" w:rsidRPr="00883F90" w:rsidRDefault="0D22CCF0" w:rsidP="001D2652">
            <w:pPr>
              <w:spacing w:after="0"/>
              <w:rPr>
                <w:b/>
                <w:bCs/>
                <w:szCs w:val="20"/>
              </w:rPr>
            </w:pPr>
            <w:r w:rsidRPr="00883F90">
              <w:t xml:space="preserve">Vernetøy og vernesko skal dekkes av leverandøren. </w:t>
            </w:r>
          </w:p>
        </w:tc>
        <w:tc>
          <w:tcPr>
            <w:tcW w:w="1701" w:type="dxa"/>
          </w:tcPr>
          <w:p w14:paraId="2720EFED" w14:textId="0618680B" w:rsidR="00D5735F" w:rsidRPr="00883F90" w:rsidRDefault="3B2F4C39" w:rsidP="007A3ECB">
            <w:pPr>
              <w:tabs>
                <w:tab w:val="left" w:pos="2520"/>
              </w:tabs>
              <w:spacing w:after="0"/>
            </w:pPr>
            <w:r w:rsidRPr="00883F90">
              <w:t>M</w:t>
            </w:r>
          </w:p>
        </w:tc>
      </w:tr>
    </w:tbl>
    <w:p w14:paraId="125E6403" w14:textId="77777777" w:rsidR="00EC5D0A" w:rsidRPr="00A33E63" w:rsidRDefault="00EC5D0A" w:rsidP="00A33E63">
      <w:pPr>
        <w:tabs>
          <w:tab w:val="left" w:pos="2520"/>
        </w:tabs>
        <w:spacing w:after="0"/>
      </w:pPr>
    </w:p>
    <w:p w14:paraId="25AD1090" w14:textId="40BF4E21" w:rsidR="00601ACF" w:rsidRPr="00FE3B78" w:rsidRDefault="4B7A4719" w:rsidP="00FE3B78">
      <w:pPr>
        <w:keepNext/>
        <w:spacing w:after="240" w:line="240" w:lineRule="auto"/>
        <w:ind w:left="720" w:hanging="720"/>
        <w:outlineLvl w:val="2"/>
        <w:rPr>
          <w:rFonts w:ascii="Oslo Sans Office" w:eastAsiaTheme="majorEastAsia" w:hAnsi="Oslo Sans Office" w:cs="Times New Roman"/>
          <w:b/>
          <w:bCs/>
          <w:sz w:val="24"/>
          <w:szCs w:val="24"/>
        </w:rPr>
      </w:pPr>
      <w:bookmarkStart w:id="16" w:name="_Toc230951735"/>
      <w:r w:rsidRPr="00FE3B78">
        <w:rPr>
          <w:rFonts w:ascii="Oslo Sans Office" w:eastAsiaTheme="majorEastAsia" w:hAnsi="Oslo Sans Office" w:cs="Times New Roman"/>
          <w:b/>
          <w:bCs/>
          <w:sz w:val="24"/>
          <w:szCs w:val="24"/>
        </w:rPr>
        <w:t>3.6</w:t>
      </w:r>
      <w:r w:rsidR="00C12766">
        <w:rPr>
          <w:rFonts w:ascii="Oslo Sans Office" w:eastAsiaTheme="majorEastAsia" w:hAnsi="Oslo Sans Office" w:cs="Times New Roman"/>
          <w:b/>
          <w:bCs/>
          <w:sz w:val="24"/>
          <w:szCs w:val="24"/>
        </w:rPr>
        <w:tab/>
      </w:r>
      <w:r w:rsidR="3A499900" w:rsidRPr="00FE3B78">
        <w:rPr>
          <w:rFonts w:ascii="Oslo Sans Office" w:eastAsiaTheme="majorEastAsia" w:hAnsi="Oslo Sans Office" w:cs="Times New Roman"/>
          <w:b/>
          <w:bCs/>
          <w:sz w:val="24"/>
          <w:szCs w:val="24"/>
        </w:rPr>
        <w:t>Minimumskrav til klima og miljøhensyn</w:t>
      </w:r>
      <w:bookmarkEnd w:id="16"/>
    </w:p>
    <w:tbl>
      <w:tblPr>
        <w:tblStyle w:val="Tabellrutenett"/>
        <w:tblW w:w="8359"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5812"/>
        <w:gridCol w:w="1701"/>
      </w:tblGrid>
      <w:tr w:rsidR="0088711F" w:rsidRPr="00A33E63" w14:paraId="71E3C4A9" w14:textId="77777777" w:rsidTr="075C8121">
        <w:trPr>
          <w:tblHeader/>
        </w:trPr>
        <w:tc>
          <w:tcPr>
            <w:tcW w:w="846" w:type="dxa"/>
            <w:shd w:val="clear" w:color="auto" w:fill="F9C66B" w:themeFill="accent6"/>
          </w:tcPr>
          <w:p w14:paraId="27AA55EA" w14:textId="77777777" w:rsidR="0088711F" w:rsidRPr="00A33E63" w:rsidRDefault="0088711F">
            <w:pPr>
              <w:tabs>
                <w:tab w:val="left" w:pos="2520"/>
              </w:tabs>
              <w:spacing w:after="0" w:line="240" w:lineRule="auto"/>
              <w:rPr>
                <w:b/>
              </w:rPr>
            </w:pPr>
            <w:r w:rsidRPr="00A33E63">
              <w:rPr>
                <w:b/>
              </w:rPr>
              <w:t>Krav nr.</w:t>
            </w:r>
          </w:p>
        </w:tc>
        <w:tc>
          <w:tcPr>
            <w:tcW w:w="5812" w:type="dxa"/>
            <w:shd w:val="clear" w:color="auto" w:fill="F9C66B" w:themeFill="accent6"/>
          </w:tcPr>
          <w:p w14:paraId="4CAEAED9" w14:textId="12128D8E" w:rsidR="0088711F" w:rsidRPr="00A33E63" w:rsidRDefault="0088711F">
            <w:pPr>
              <w:tabs>
                <w:tab w:val="left" w:pos="2520"/>
              </w:tabs>
              <w:spacing w:after="0" w:line="240" w:lineRule="auto"/>
              <w:rPr>
                <w:b/>
              </w:rPr>
            </w:pPr>
            <w:r>
              <w:rPr>
                <w:b/>
              </w:rPr>
              <w:t>Beskrivelse</w:t>
            </w:r>
          </w:p>
        </w:tc>
        <w:tc>
          <w:tcPr>
            <w:tcW w:w="1701" w:type="dxa"/>
            <w:shd w:val="clear" w:color="auto" w:fill="F9C66B" w:themeFill="accent6"/>
          </w:tcPr>
          <w:p w14:paraId="6476A78D" w14:textId="77777777" w:rsidR="0088711F" w:rsidRPr="00A33E63" w:rsidRDefault="0088711F">
            <w:pPr>
              <w:tabs>
                <w:tab w:val="left" w:pos="2520"/>
              </w:tabs>
              <w:spacing w:after="0" w:line="240" w:lineRule="auto"/>
              <w:rPr>
                <w:b/>
              </w:rPr>
            </w:pPr>
            <w:r w:rsidRPr="00A33E63">
              <w:rPr>
                <w:b/>
              </w:rPr>
              <w:t>Krav-type</w:t>
            </w:r>
          </w:p>
          <w:p w14:paraId="3706BB91" w14:textId="1C986003" w:rsidR="0088711F" w:rsidRPr="00A33E63" w:rsidRDefault="0088711F">
            <w:pPr>
              <w:tabs>
                <w:tab w:val="left" w:pos="2520"/>
              </w:tabs>
              <w:spacing w:after="0" w:line="240" w:lineRule="auto"/>
              <w:rPr>
                <w:b/>
              </w:rPr>
            </w:pPr>
          </w:p>
        </w:tc>
      </w:tr>
      <w:tr w:rsidR="0088711F" w:rsidRPr="00A33E63" w14:paraId="2E099120" w14:textId="77777777" w:rsidTr="075C8121">
        <w:tc>
          <w:tcPr>
            <w:tcW w:w="846" w:type="dxa"/>
          </w:tcPr>
          <w:p w14:paraId="49FC741D" w14:textId="4988C93B" w:rsidR="0088711F" w:rsidRPr="00A33E63" w:rsidRDefault="002367E5" w:rsidP="00BF5099">
            <w:pPr>
              <w:tabs>
                <w:tab w:val="left" w:pos="2520"/>
              </w:tabs>
              <w:spacing w:after="0"/>
            </w:pPr>
            <w:r>
              <w:t>3.6.1</w:t>
            </w:r>
          </w:p>
        </w:tc>
        <w:tc>
          <w:tcPr>
            <w:tcW w:w="5812" w:type="dxa"/>
          </w:tcPr>
          <w:p w14:paraId="25636391" w14:textId="77777777" w:rsidR="0088711F" w:rsidRPr="00BF5099" w:rsidRDefault="0088711F" w:rsidP="00BF5099">
            <w:pPr>
              <w:pStyle w:val="paragraph"/>
              <w:spacing w:before="0" w:beforeAutospacing="0" w:after="0" w:afterAutospacing="0"/>
              <w:textAlignment w:val="baseline"/>
              <w:rPr>
                <w:rFonts w:ascii="Segoe UI" w:hAnsi="Segoe UI" w:cs="Segoe UI"/>
                <w:sz w:val="20"/>
                <w:szCs w:val="20"/>
              </w:rPr>
            </w:pPr>
            <w:r w:rsidRPr="00BF5099">
              <w:rPr>
                <w:rStyle w:val="normaltextrun"/>
                <w:rFonts w:ascii="Oslo Sans Office" w:hAnsi="Oslo Sans Office" w:cs="Segoe UI"/>
                <w:b/>
                <w:bCs/>
                <w:sz w:val="20"/>
                <w:szCs w:val="20"/>
              </w:rPr>
              <w:t>Utførelse av tjenesten</w:t>
            </w:r>
            <w:r w:rsidRPr="00BF5099">
              <w:rPr>
                <w:rStyle w:val="eop"/>
                <w:rFonts w:ascii="Oslo Sans Office" w:hAnsi="Oslo Sans Office" w:cs="Segoe UI"/>
                <w:sz w:val="20"/>
                <w:szCs w:val="20"/>
              </w:rPr>
              <w:t> </w:t>
            </w:r>
          </w:p>
          <w:p w14:paraId="70EF836B" w14:textId="77777777" w:rsidR="0088711F" w:rsidRPr="00BF5099" w:rsidRDefault="0088711F" w:rsidP="00BF5099">
            <w:pPr>
              <w:pStyle w:val="paragraph"/>
              <w:spacing w:before="0" w:beforeAutospacing="0" w:after="0" w:afterAutospacing="0"/>
              <w:textAlignment w:val="baseline"/>
              <w:rPr>
                <w:rFonts w:ascii="Segoe UI" w:hAnsi="Segoe UI" w:cs="Segoe UI"/>
                <w:sz w:val="20"/>
                <w:szCs w:val="20"/>
              </w:rPr>
            </w:pPr>
            <w:r w:rsidRPr="00BF5099">
              <w:rPr>
                <w:rStyle w:val="normaltextrun"/>
                <w:rFonts w:ascii="Oslo Sans Office" w:hAnsi="Oslo Sans Office" w:cs="Segoe UI"/>
                <w:sz w:val="20"/>
                <w:szCs w:val="20"/>
              </w:rPr>
              <w:lastRenderedPageBreak/>
              <w:t>Leverandør skal benytte moderne og miljøvennlige metoder i utførelse av tjenesten.</w:t>
            </w:r>
            <w:r w:rsidRPr="00BF5099">
              <w:rPr>
                <w:rStyle w:val="eop"/>
                <w:rFonts w:ascii="Oslo Sans Office" w:hAnsi="Oslo Sans Office" w:cs="Segoe UI"/>
                <w:sz w:val="20"/>
                <w:szCs w:val="20"/>
              </w:rPr>
              <w:t> </w:t>
            </w:r>
          </w:p>
          <w:p w14:paraId="2F91A698" w14:textId="77777777" w:rsidR="0088711F" w:rsidRPr="00BF5099" w:rsidRDefault="0088711F" w:rsidP="00BF5099">
            <w:pPr>
              <w:pStyle w:val="paragraph"/>
              <w:spacing w:before="0" w:beforeAutospacing="0" w:after="0" w:afterAutospacing="0"/>
              <w:textAlignment w:val="baseline"/>
              <w:rPr>
                <w:rFonts w:ascii="Segoe UI" w:hAnsi="Segoe UI" w:cs="Segoe UI"/>
                <w:sz w:val="20"/>
                <w:szCs w:val="20"/>
              </w:rPr>
            </w:pPr>
            <w:r w:rsidRPr="00BF5099">
              <w:rPr>
                <w:rStyle w:val="normaltextrun"/>
                <w:sz w:val="20"/>
                <w:szCs w:val="20"/>
              </w:rPr>
              <w:t> </w:t>
            </w:r>
            <w:r w:rsidRPr="00BF5099">
              <w:rPr>
                <w:rStyle w:val="eop"/>
                <w:rFonts w:ascii="Oslo Sans Office" w:hAnsi="Oslo Sans Office" w:cs="Segoe UI"/>
                <w:sz w:val="20"/>
                <w:szCs w:val="20"/>
              </w:rPr>
              <w:t> </w:t>
            </w:r>
          </w:p>
          <w:p w14:paraId="01B0DF7A" w14:textId="77777777" w:rsidR="0088711F" w:rsidRPr="00BF5099" w:rsidRDefault="0088711F" w:rsidP="00BF5099">
            <w:pPr>
              <w:pStyle w:val="paragraph"/>
              <w:spacing w:before="0" w:beforeAutospacing="0" w:after="0" w:afterAutospacing="0"/>
              <w:textAlignment w:val="baseline"/>
              <w:rPr>
                <w:rFonts w:ascii="Segoe UI" w:hAnsi="Segoe UI" w:cs="Segoe UI"/>
                <w:sz w:val="20"/>
                <w:szCs w:val="20"/>
              </w:rPr>
            </w:pPr>
            <w:r w:rsidRPr="00BF5099">
              <w:rPr>
                <w:rStyle w:val="normaltextrun"/>
                <w:rFonts w:ascii="Oslo Sans Office" w:hAnsi="Oslo Sans Office" w:cs="Segoe UI"/>
                <w:sz w:val="20"/>
                <w:szCs w:val="20"/>
              </w:rPr>
              <w:t>Med miljøvennlige metoder menes blant annet å:</w:t>
            </w:r>
            <w:r w:rsidRPr="00BF5099">
              <w:rPr>
                <w:rStyle w:val="normaltextrun"/>
                <w:sz w:val="20"/>
                <w:szCs w:val="20"/>
              </w:rPr>
              <w:t>  </w:t>
            </w:r>
            <w:r w:rsidRPr="00BF5099">
              <w:rPr>
                <w:rStyle w:val="eop"/>
                <w:rFonts w:ascii="Oslo Sans Office" w:hAnsi="Oslo Sans Office" w:cs="Segoe UI"/>
                <w:sz w:val="20"/>
                <w:szCs w:val="20"/>
              </w:rPr>
              <w:t> </w:t>
            </w:r>
          </w:p>
          <w:p w14:paraId="7979FF05" w14:textId="77777777" w:rsidR="0088711F" w:rsidRPr="00BF5099" w:rsidRDefault="0D7443FF" w:rsidP="0E56D42E">
            <w:pPr>
              <w:pStyle w:val="paragraph"/>
              <w:numPr>
                <w:ilvl w:val="0"/>
                <w:numId w:val="26"/>
              </w:numPr>
              <w:spacing w:before="0" w:beforeAutospacing="0" w:after="0" w:afterAutospacing="0"/>
              <w:textAlignment w:val="baseline"/>
              <w:rPr>
                <w:rFonts w:ascii="Oslo Sans Office" w:hAnsi="Oslo Sans Office" w:cs="Segoe UI"/>
                <w:sz w:val="20"/>
                <w:szCs w:val="20"/>
              </w:rPr>
            </w:pPr>
            <w:r w:rsidRPr="0E56D42E">
              <w:rPr>
                <w:rStyle w:val="normaltextrun"/>
                <w:rFonts w:ascii="Oslo Sans Office" w:hAnsi="Oslo Sans Office" w:cs="Segoe UI"/>
                <w:sz w:val="20"/>
                <w:szCs w:val="20"/>
              </w:rPr>
              <w:t>Velge miljøvennlige/miljømerkede produkter der det er mulig</w:t>
            </w:r>
            <w:r w:rsidRPr="0E56D42E">
              <w:rPr>
                <w:rStyle w:val="normaltextrun"/>
                <w:sz w:val="20"/>
                <w:szCs w:val="20"/>
              </w:rPr>
              <w:t>  </w:t>
            </w:r>
            <w:r w:rsidRPr="0E56D42E">
              <w:rPr>
                <w:rStyle w:val="eop"/>
                <w:rFonts w:ascii="Oslo Sans Office" w:hAnsi="Oslo Sans Office" w:cs="Segoe UI"/>
                <w:sz w:val="20"/>
                <w:szCs w:val="20"/>
              </w:rPr>
              <w:t> </w:t>
            </w:r>
          </w:p>
          <w:p w14:paraId="58394965" w14:textId="77777777" w:rsidR="0088711F" w:rsidRPr="00BF5099" w:rsidRDefault="0D7443FF" w:rsidP="0E56D42E">
            <w:pPr>
              <w:pStyle w:val="paragraph"/>
              <w:numPr>
                <w:ilvl w:val="0"/>
                <w:numId w:val="26"/>
              </w:numPr>
              <w:spacing w:before="0" w:beforeAutospacing="0" w:after="0" w:afterAutospacing="0"/>
              <w:textAlignment w:val="baseline"/>
              <w:rPr>
                <w:rFonts w:ascii="Oslo Sans Office" w:hAnsi="Oslo Sans Office" w:cs="Segoe UI"/>
                <w:sz w:val="20"/>
                <w:szCs w:val="20"/>
              </w:rPr>
            </w:pPr>
            <w:r w:rsidRPr="0E56D42E">
              <w:rPr>
                <w:rStyle w:val="normaltextrun"/>
                <w:rFonts w:ascii="Oslo Sans Office" w:hAnsi="Oslo Sans Office" w:cs="Segoe UI"/>
                <w:sz w:val="20"/>
                <w:szCs w:val="20"/>
              </w:rPr>
              <w:t>Følge mengdeanvisningen på produktemballasje</w:t>
            </w:r>
            <w:r w:rsidRPr="0E56D42E">
              <w:rPr>
                <w:rStyle w:val="normaltextrun"/>
                <w:sz w:val="20"/>
                <w:szCs w:val="20"/>
              </w:rPr>
              <w:t> </w:t>
            </w:r>
            <w:r w:rsidRPr="0E56D42E">
              <w:rPr>
                <w:rStyle w:val="eop"/>
                <w:rFonts w:ascii="Oslo Sans Office" w:hAnsi="Oslo Sans Office" w:cs="Segoe UI"/>
                <w:sz w:val="20"/>
                <w:szCs w:val="20"/>
              </w:rPr>
              <w:t> </w:t>
            </w:r>
          </w:p>
          <w:p w14:paraId="3A7BC573" w14:textId="62090A21" w:rsidR="0088711F" w:rsidRPr="00BF5099" w:rsidRDefault="0D7443FF" w:rsidP="0E56D42E">
            <w:pPr>
              <w:pStyle w:val="paragraph"/>
              <w:numPr>
                <w:ilvl w:val="0"/>
                <w:numId w:val="26"/>
              </w:numPr>
              <w:spacing w:before="0" w:beforeAutospacing="0" w:after="0" w:afterAutospacing="0"/>
              <w:rPr>
                <w:rStyle w:val="eop"/>
                <w:rFonts w:ascii="Oslo Sans Office" w:hAnsi="Oslo Sans Office" w:cs="Segoe UI"/>
                <w:sz w:val="20"/>
                <w:szCs w:val="20"/>
              </w:rPr>
            </w:pPr>
            <w:r w:rsidRPr="0E56D42E">
              <w:rPr>
                <w:rStyle w:val="normaltextrun"/>
                <w:rFonts w:ascii="Oslo Sans Office" w:hAnsi="Oslo Sans Office" w:cs="Segoe UI"/>
                <w:sz w:val="20"/>
                <w:szCs w:val="20"/>
              </w:rPr>
              <w:t>Redusere plastbruk (som å redusere bruken av plastemballasje, plastposer og materiell med mikroplast)</w:t>
            </w:r>
            <w:r w:rsidRPr="0E56D42E">
              <w:rPr>
                <w:rStyle w:val="normaltextrun"/>
                <w:sz w:val="20"/>
                <w:szCs w:val="20"/>
              </w:rPr>
              <w:t> </w:t>
            </w:r>
            <w:r w:rsidRPr="0E56D42E">
              <w:rPr>
                <w:rStyle w:val="eop"/>
                <w:rFonts w:ascii="Oslo Sans Office" w:hAnsi="Oslo Sans Office" w:cs="Segoe UI"/>
                <w:sz w:val="20"/>
                <w:szCs w:val="20"/>
              </w:rPr>
              <w:t> </w:t>
            </w:r>
          </w:p>
          <w:p w14:paraId="74FF6BF3" w14:textId="490ABA8C" w:rsidR="0088711F" w:rsidRPr="00BF5099" w:rsidRDefault="0D7443FF" w:rsidP="0E56D42E">
            <w:pPr>
              <w:pStyle w:val="paragraph"/>
              <w:numPr>
                <w:ilvl w:val="0"/>
                <w:numId w:val="26"/>
              </w:numPr>
              <w:spacing w:before="0" w:beforeAutospacing="0" w:after="0" w:afterAutospacing="0"/>
              <w:rPr>
                <w:rFonts w:ascii="Oslo Sans Office" w:hAnsi="Oslo Sans Office" w:cs="Segoe UI"/>
                <w:sz w:val="20"/>
                <w:szCs w:val="20"/>
              </w:rPr>
            </w:pPr>
            <w:r w:rsidRPr="0E56D42E">
              <w:rPr>
                <w:rStyle w:val="normaltextrun"/>
                <w:rFonts w:ascii="Oslo Sans Office" w:hAnsi="Oslo Sans Office" w:cs="Segoe UI"/>
                <w:sz w:val="20"/>
                <w:szCs w:val="20"/>
              </w:rPr>
              <w:t>Unngå engangsprodukter</w:t>
            </w:r>
            <w:r w:rsidRPr="0E56D42E">
              <w:rPr>
                <w:rStyle w:val="normaltextrun"/>
                <w:sz w:val="20"/>
                <w:szCs w:val="20"/>
              </w:rPr>
              <w:t> </w:t>
            </w:r>
            <w:r w:rsidRPr="0E56D42E">
              <w:rPr>
                <w:rStyle w:val="eop"/>
                <w:rFonts w:ascii="Oslo Sans Office" w:hAnsi="Oslo Sans Office" w:cs="Segoe UI"/>
              </w:rPr>
              <w:t> </w:t>
            </w:r>
          </w:p>
        </w:tc>
        <w:tc>
          <w:tcPr>
            <w:tcW w:w="1701" w:type="dxa"/>
          </w:tcPr>
          <w:p w14:paraId="05DD4D4E" w14:textId="7ACC13CC" w:rsidR="0088711F" w:rsidRPr="00A33E63" w:rsidRDefault="557B9A79" w:rsidP="00BF5099">
            <w:pPr>
              <w:tabs>
                <w:tab w:val="left" w:pos="2520"/>
              </w:tabs>
              <w:spacing w:after="0"/>
            </w:pPr>
            <w:r>
              <w:lastRenderedPageBreak/>
              <w:t>M</w:t>
            </w:r>
          </w:p>
        </w:tc>
      </w:tr>
      <w:tr w:rsidR="0088711F" w:rsidRPr="00A33E63" w14:paraId="2DEBE723" w14:textId="77777777" w:rsidTr="075C8121">
        <w:tc>
          <w:tcPr>
            <w:tcW w:w="846" w:type="dxa"/>
          </w:tcPr>
          <w:p w14:paraId="56C99038" w14:textId="23578C4C" w:rsidR="0088711F" w:rsidRDefault="00A81A74" w:rsidP="00BF5099">
            <w:pPr>
              <w:tabs>
                <w:tab w:val="left" w:pos="2520"/>
              </w:tabs>
              <w:spacing w:after="0"/>
            </w:pPr>
            <w:r>
              <w:t>3.6.2</w:t>
            </w:r>
          </w:p>
        </w:tc>
        <w:tc>
          <w:tcPr>
            <w:tcW w:w="5812" w:type="dxa"/>
          </w:tcPr>
          <w:p w14:paraId="1444E9CA" w14:textId="77777777" w:rsidR="0088711F" w:rsidRPr="00BF5099" w:rsidRDefault="0D7443FF" w:rsidP="0E56D42E">
            <w:pPr>
              <w:pStyle w:val="paragraph"/>
              <w:spacing w:before="0" w:beforeAutospacing="0" w:after="0" w:afterAutospacing="0"/>
              <w:textAlignment w:val="baseline"/>
              <w:rPr>
                <w:rFonts w:ascii="Segoe UI" w:hAnsi="Segoe UI" w:cs="Segoe UI"/>
                <w:sz w:val="20"/>
                <w:szCs w:val="20"/>
              </w:rPr>
            </w:pPr>
            <w:r w:rsidRPr="0E56D42E">
              <w:rPr>
                <w:rStyle w:val="normaltextrun"/>
                <w:rFonts w:ascii="Oslo Sans Office" w:hAnsi="Oslo Sans Office" w:cs="Segoe UI"/>
                <w:b/>
                <w:bCs/>
                <w:sz w:val="20"/>
                <w:szCs w:val="20"/>
              </w:rPr>
              <w:t>Materiell </w:t>
            </w:r>
            <w:r w:rsidRPr="0E56D42E">
              <w:rPr>
                <w:rStyle w:val="eop"/>
                <w:rFonts w:ascii="Oslo Sans Office" w:hAnsi="Oslo Sans Office" w:cs="Segoe UI"/>
                <w:sz w:val="20"/>
                <w:szCs w:val="20"/>
              </w:rPr>
              <w:t> </w:t>
            </w:r>
          </w:p>
          <w:p w14:paraId="32C99ED5" w14:textId="77777777" w:rsidR="0088711F" w:rsidRPr="00BF5099" w:rsidRDefault="0D7443FF" w:rsidP="34AB58DA">
            <w:pPr>
              <w:pStyle w:val="paragraph"/>
              <w:spacing w:before="0" w:beforeAutospacing="0" w:after="0" w:afterAutospacing="0"/>
              <w:textAlignment w:val="baseline"/>
              <w:rPr>
                <w:rFonts w:ascii="Oslo Sans Office" w:eastAsia="Oslo Sans Office" w:hAnsi="Oslo Sans Office" w:cs="Oslo Sans Office"/>
                <w:sz w:val="20"/>
                <w:szCs w:val="20"/>
              </w:rPr>
            </w:pPr>
            <w:r w:rsidRPr="34AB58DA">
              <w:rPr>
                <w:rStyle w:val="normaltextrun"/>
                <w:rFonts w:ascii="Oslo Sans Office" w:eastAsia="Oslo Sans Office" w:hAnsi="Oslo Sans Office" w:cs="Oslo Sans Office"/>
                <w:sz w:val="20"/>
                <w:szCs w:val="20"/>
              </w:rPr>
              <w:t>Leverandør skal som hovedregel benytte miljømerkede produkter. </w:t>
            </w:r>
            <w:r w:rsidRPr="34AB58DA">
              <w:rPr>
                <w:rStyle w:val="eop"/>
                <w:rFonts w:ascii="Oslo Sans Office" w:eastAsia="Oslo Sans Office" w:hAnsi="Oslo Sans Office" w:cs="Oslo Sans Office"/>
                <w:sz w:val="20"/>
                <w:szCs w:val="20"/>
              </w:rPr>
              <w:t> </w:t>
            </w:r>
          </w:p>
          <w:p w14:paraId="7BDF30E9" w14:textId="77777777" w:rsidR="0088711F" w:rsidRPr="00BF5099" w:rsidRDefault="0D7443FF" w:rsidP="34AB58DA">
            <w:pPr>
              <w:pStyle w:val="paragraph"/>
              <w:spacing w:before="0" w:beforeAutospacing="0" w:after="0" w:afterAutospacing="0"/>
              <w:textAlignment w:val="baseline"/>
              <w:rPr>
                <w:rFonts w:ascii="Oslo Sans Office" w:eastAsia="Oslo Sans Office" w:hAnsi="Oslo Sans Office" w:cs="Oslo Sans Office"/>
                <w:sz w:val="20"/>
                <w:szCs w:val="20"/>
              </w:rPr>
            </w:pPr>
            <w:r w:rsidRPr="34AB58DA">
              <w:rPr>
                <w:rStyle w:val="eop"/>
                <w:rFonts w:ascii="Oslo Sans Office" w:eastAsia="Oslo Sans Office" w:hAnsi="Oslo Sans Office" w:cs="Oslo Sans Office"/>
                <w:sz w:val="20"/>
                <w:szCs w:val="20"/>
              </w:rPr>
              <w:t> </w:t>
            </w:r>
          </w:p>
          <w:p w14:paraId="0DAEA7E3" w14:textId="117CB2E4" w:rsidR="0088711F" w:rsidRPr="00BF5099" w:rsidRDefault="715D949B" w:rsidP="46721F79">
            <w:pPr>
              <w:spacing w:after="0" w:line="276" w:lineRule="auto"/>
              <w:rPr>
                <w:rFonts w:ascii="Oslo Sans Office" w:eastAsia="Oslo Sans Office" w:hAnsi="Oslo Sans Office" w:cs="Oslo Sans Office"/>
              </w:rPr>
            </w:pPr>
            <w:r w:rsidRPr="34AB58DA">
              <w:rPr>
                <w:rFonts w:ascii="Oslo Sans Office" w:eastAsia="Oslo Sans Office" w:hAnsi="Oslo Sans Office" w:cs="Oslo Sans Office"/>
              </w:rPr>
              <w:t>Produktene skal oppfylle miljøkrav som følger av gjeldende lover og forskrifter.</w:t>
            </w:r>
          </w:p>
        </w:tc>
        <w:tc>
          <w:tcPr>
            <w:tcW w:w="1701" w:type="dxa"/>
          </w:tcPr>
          <w:p w14:paraId="006B6664" w14:textId="687A316D" w:rsidR="0088711F" w:rsidRPr="00A33E63" w:rsidRDefault="008E31AF" w:rsidP="00BF5099">
            <w:pPr>
              <w:tabs>
                <w:tab w:val="left" w:pos="2520"/>
              </w:tabs>
              <w:spacing w:after="0"/>
            </w:pPr>
            <w:r>
              <w:t>M</w:t>
            </w:r>
          </w:p>
        </w:tc>
      </w:tr>
      <w:tr w:rsidR="0088711F" w:rsidRPr="00A33E63" w14:paraId="6481F5F0" w14:textId="77777777" w:rsidTr="075C8121">
        <w:tc>
          <w:tcPr>
            <w:tcW w:w="846" w:type="dxa"/>
          </w:tcPr>
          <w:p w14:paraId="1D38F829" w14:textId="7C0565CF" w:rsidR="0088711F" w:rsidRDefault="00A81A74" w:rsidP="00BF5099">
            <w:pPr>
              <w:tabs>
                <w:tab w:val="left" w:pos="2520"/>
              </w:tabs>
              <w:spacing w:after="0"/>
            </w:pPr>
            <w:r>
              <w:t>3.6.3</w:t>
            </w:r>
          </w:p>
        </w:tc>
        <w:tc>
          <w:tcPr>
            <w:tcW w:w="5812" w:type="dxa"/>
          </w:tcPr>
          <w:p w14:paraId="2336E365" w14:textId="77777777" w:rsidR="0088711F" w:rsidRPr="00BF5099" w:rsidRDefault="0D7443FF" w:rsidP="0E56D42E">
            <w:pPr>
              <w:pStyle w:val="paragraph"/>
              <w:spacing w:before="0" w:beforeAutospacing="0" w:after="0" w:afterAutospacing="0"/>
              <w:textAlignment w:val="baseline"/>
              <w:rPr>
                <w:rFonts w:ascii="Segoe UI" w:hAnsi="Segoe UI" w:cs="Segoe UI"/>
                <w:sz w:val="20"/>
                <w:szCs w:val="20"/>
              </w:rPr>
            </w:pPr>
            <w:r w:rsidRPr="0E56D42E">
              <w:rPr>
                <w:rStyle w:val="normaltextrun"/>
                <w:rFonts w:ascii="Oslo Sans Office" w:hAnsi="Oslo Sans Office" w:cs="Segoe UI"/>
                <w:b/>
                <w:bCs/>
                <w:sz w:val="20"/>
                <w:szCs w:val="20"/>
              </w:rPr>
              <w:t>Kjemikalier</w:t>
            </w:r>
            <w:r w:rsidRPr="0E56D42E">
              <w:rPr>
                <w:rStyle w:val="normaltextrun"/>
                <w:b/>
                <w:bCs/>
                <w:sz w:val="20"/>
                <w:szCs w:val="20"/>
              </w:rPr>
              <w:t> </w:t>
            </w:r>
            <w:r w:rsidRPr="0E56D42E">
              <w:rPr>
                <w:rStyle w:val="eop"/>
                <w:rFonts w:ascii="Oslo Sans Office" w:hAnsi="Oslo Sans Office" w:cs="Segoe UI"/>
                <w:sz w:val="20"/>
                <w:szCs w:val="20"/>
              </w:rPr>
              <w:t> </w:t>
            </w:r>
          </w:p>
          <w:p w14:paraId="0BBE54E3" w14:textId="77777777" w:rsidR="0088711F" w:rsidRPr="00BF5099" w:rsidRDefault="0D7443FF" w:rsidP="0E56D42E">
            <w:pPr>
              <w:pStyle w:val="paragraph"/>
              <w:spacing w:before="0" w:beforeAutospacing="0" w:after="0" w:afterAutospacing="0"/>
              <w:textAlignment w:val="baseline"/>
              <w:rPr>
                <w:rFonts w:ascii="Segoe UI" w:hAnsi="Segoe UI" w:cs="Segoe UI"/>
                <w:sz w:val="20"/>
                <w:szCs w:val="20"/>
              </w:rPr>
            </w:pPr>
            <w:r w:rsidRPr="0E56D42E">
              <w:rPr>
                <w:rStyle w:val="normaltextrun"/>
                <w:rFonts w:ascii="Oslo Sans Office" w:hAnsi="Oslo Sans Office" w:cs="Segoe UI"/>
                <w:sz w:val="20"/>
                <w:szCs w:val="20"/>
              </w:rPr>
              <w:t>Stoffer som utgjør en alvorlig miljø- og helsefare, og som står på prioriteringslisten til Miljødepartementet over kjemiske stoffer med uheldige egenskaper, skal ikke forekomme i produktene som benyttes (</w:t>
            </w:r>
            <w:hyperlink r:id="rId14">
              <w:r w:rsidRPr="0E56D42E">
                <w:rPr>
                  <w:rStyle w:val="normaltextrun"/>
                  <w:rFonts w:ascii="Oslo Sans Office" w:hAnsi="Oslo Sans Office" w:cs="Segoe UI"/>
                  <w:color w:val="000000" w:themeColor="text1"/>
                  <w:sz w:val="20"/>
                  <w:szCs w:val="20"/>
                  <w:u w:val="single"/>
                </w:rPr>
                <w:t>https://www.miljodirektoratet.no/ansvarsomrader/kjemikalier/prioritetslista/</w:t>
              </w:r>
            </w:hyperlink>
            <w:r w:rsidRPr="0E56D42E">
              <w:rPr>
                <w:rStyle w:val="normaltextrun"/>
                <w:rFonts w:ascii="Oslo Sans Office" w:hAnsi="Oslo Sans Office" w:cs="Segoe UI"/>
                <w:sz w:val="20"/>
                <w:szCs w:val="20"/>
              </w:rPr>
              <w:t>)</w:t>
            </w:r>
            <w:r w:rsidRPr="0E56D42E">
              <w:rPr>
                <w:rStyle w:val="normaltextrun"/>
                <w:sz w:val="20"/>
                <w:szCs w:val="20"/>
              </w:rPr>
              <w:t> </w:t>
            </w:r>
            <w:r w:rsidRPr="0E56D42E">
              <w:rPr>
                <w:rStyle w:val="eop"/>
                <w:rFonts w:ascii="Oslo Sans Office" w:hAnsi="Oslo Sans Office" w:cs="Segoe UI"/>
                <w:sz w:val="20"/>
                <w:szCs w:val="20"/>
              </w:rPr>
              <w:t> </w:t>
            </w:r>
          </w:p>
          <w:p w14:paraId="1FCB4EFA" w14:textId="77777777" w:rsidR="0088711F" w:rsidRPr="00BF5099" w:rsidRDefault="0D7443FF" w:rsidP="0E56D42E">
            <w:pPr>
              <w:pStyle w:val="paragraph"/>
              <w:spacing w:before="0" w:beforeAutospacing="0" w:after="0" w:afterAutospacing="0"/>
              <w:textAlignment w:val="baseline"/>
              <w:rPr>
                <w:rFonts w:ascii="Segoe UI" w:hAnsi="Segoe UI" w:cs="Segoe UI"/>
                <w:sz w:val="20"/>
                <w:szCs w:val="20"/>
              </w:rPr>
            </w:pPr>
            <w:r w:rsidRPr="0E56D42E">
              <w:rPr>
                <w:rStyle w:val="normaltextrun"/>
                <w:sz w:val="20"/>
                <w:szCs w:val="20"/>
              </w:rPr>
              <w:t> </w:t>
            </w:r>
            <w:r w:rsidRPr="0E56D42E">
              <w:rPr>
                <w:rStyle w:val="eop"/>
                <w:rFonts w:ascii="Oslo Sans Office" w:hAnsi="Oslo Sans Office" w:cs="Segoe UI"/>
                <w:sz w:val="20"/>
                <w:szCs w:val="20"/>
              </w:rPr>
              <w:t> </w:t>
            </w:r>
          </w:p>
          <w:p w14:paraId="55A17D5F" w14:textId="77777777" w:rsidR="0088711F" w:rsidRPr="00BF5099" w:rsidRDefault="0D7443FF" w:rsidP="0E56D42E">
            <w:pPr>
              <w:pStyle w:val="paragraph"/>
              <w:spacing w:before="0" w:beforeAutospacing="0" w:after="0" w:afterAutospacing="0"/>
              <w:textAlignment w:val="baseline"/>
              <w:rPr>
                <w:rFonts w:ascii="Segoe UI" w:hAnsi="Segoe UI" w:cs="Segoe UI"/>
                <w:sz w:val="20"/>
                <w:szCs w:val="20"/>
              </w:rPr>
            </w:pPr>
            <w:r w:rsidRPr="0E56D42E">
              <w:rPr>
                <w:rStyle w:val="normaltextrun"/>
                <w:rFonts w:ascii="Oslo Sans Office" w:hAnsi="Oslo Sans Office" w:cs="Segoe UI"/>
                <w:sz w:val="20"/>
                <w:szCs w:val="20"/>
              </w:rPr>
              <w:t>Produktene som benyttes må være merket i henhold til EUs forordning om klassifisering, merking og emballering av stoffer og stoffblandinger (CLP</w:t>
            </w:r>
            <w:r w:rsidRPr="0E56D42E">
              <w:rPr>
                <w:rStyle w:val="normaltextrun"/>
                <w:sz w:val="20"/>
                <w:szCs w:val="20"/>
              </w:rPr>
              <w:t>  </w:t>
            </w:r>
            <w:r w:rsidRPr="0E56D42E">
              <w:rPr>
                <w:rStyle w:val="eop"/>
                <w:rFonts w:ascii="Oslo Sans Office" w:hAnsi="Oslo Sans Office" w:cs="Segoe UI"/>
                <w:sz w:val="20"/>
                <w:szCs w:val="20"/>
              </w:rPr>
              <w:t> </w:t>
            </w:r>
          </w:p>
          <w:p w14:paraId="2D94ED73" w14:textId="2F539A54" w:rsidR="0088711F" w:rsidRPr="00BF5099" w:rsidRDefault="0D7443FF" w:rsidP="0E56D42E">
            <w:pPr>
              <w:tabs>
                <w:tab w:val="left" w:pos="2520"/>
              </w:tabs>
              <w:spacing w:after="0"/>
              <w:rPr>
                <w:rStyle w:val="eop"/>
                <w:rFonts w:ascii="Oslo Sans Office" w:hAnsi="Oslo Sans Office" w:cs="Segoe UI"/>
              </w:rPr>
            </w:pPr>
            <w:hyperlink r:id="rId15">
              <w:r w:rsidRPr="0E56D42E">
                <w:rPr>
                  <w:rStyle w:val="normaltextrun"/>
                  <w:rFonts w:ascii="Oslo Sans Office" w:hAnsi="Oslo Sans Office" w:cs="Segoe UI"/>
                  <w:color w:val="000000" w:themeColor="text1"/>
                  <w:u w:val="single"/>
                </w:rPr>
                <w:t>https://lovdata.no/dokument/SF/forskrift/2012-06-16-622</w:t>
              </w:r>
            </w:hyperlink>
            <w:r w:rsidRPr="0E56D42E">
              <w:rPr>
                <w:rStyle w:val="normaltextrun"/>
                <w:rFonts w:ascii="Times New Roman" w:hAnsi="Times New Roman" w:cs="Times New Roman"/>
                <w:b/>
                <w:bCs/>
              </w:rPr>
              <w:t> </w:t>
            </w:r>
            <w:r w:rsidRPr="0E56D42E">
              <w:rPr>
                <w:rStyle w:val="eop"/>
                <w:rFonts w:ascii="Oslo Sans Office" w:hAnsi="Oslo Sans Office" w:cs="Segoe UI"/>
              </w:rPr>
              <w:t> </w:t>
            </w:r>
          </w:p>
        </w:tc>
        <w:tc>
          <w:tcPr>
            <w:tcW w:w="1701" w:type="dxa"/>
          </w:tcPr>
          <w:p w14:paraId="4566233A" w14:textId="265C5486" w:rsidR="0088711F" w:rsidRPr="00A33E63" w:rsidRDefault="3E367D49" w:rsidP="075C8121">
            <w:pPr>
              <w:tabs>
                <w:tab w:val="left" w:pos="2520"/>
              </w:tabs>
              <w:spacing w:after="0"/>
            </w:pPr>
            <w:r>
              <w:t>M</w:t>
            </w:r>
          </w:p>
        </w:tc>
      </w:tr>
      <w:tr w:rsidR="0088711F" w:rsidRPr="00A33E63" w14:paraId="6EE36345" w14:textId="77777777" w:rsidTr="075C8121">
        <w:tc>
          <w:tcPr>
            <w:tcW w:w="846" w:type="dxa"/>
          </w:tcPr>
          <w:p w14:paraId="128E3FB8" w14:textId="547DF6C4" w:rsidR="0088711F" w:rsidRDefault="00A81A74" w:rsidP="00BF5099">
            <w:pPr>
              <w:tabs>
                <w:tab w:val="left" w:pos="2520"/>
              </w:tabs>
              <w:spacing w:after="0"/>
            </w:pPr>
            <w:r>
              <w:t>3.6.4</w:t>
            </w:r>
          </w:p>
        </w:tc>
        <w:tc>
          <w:tcPr>
            <w:tcW w:w="5812" w:type="dxa"/>
          </w:tcPr>
          <w:p w14:paraId="355442D0" w14:textId="77777777" w:rsidR="0088711F" w:rsidRPr="00BF5099" w:rsidRDefault="0088711F" w:rsidP="00BF5099">
            <w:pPr>
              <w:pStyle w:val="paragraph"/>
              <w:spacing w:before="0" w:beforeAutospacing="0" w:after="0" w:afterAutospacing="0"/>
              <w:textAlignment w:val="baseline"/>
              <w:rPr>
                <w:rFonts w:ascii="Segoe UI" w:hAnsi="Segoe UI" w:cs="Segoe UI"/>
                <w:sz w:val="20"/>
                <w:szCs w:val="20"/>
              </w:rPr>
            </w:pPr>
            <w:r w:rsidRPr="00BF5099">
              <w:rPr>
                <w:rStyle w:val="normaltextrun"/>
                <w:rFonts w:ascii="Oslo Sans Office" w:hAnsi="Oslo Sans Office" w:cs="Segoe UI"/>
                <w:b/>
                <w:bCs/>
                <w:sz w:val="20"/>
                <w:szCs w:val="20"/>
              </w:rPr>
              <w:t>Miljøvennlig avfallshåndtering</w:t>
            </w:r>
            <w:r w:rsidRPr="00BF5099">
              <w:rPr>
                <w:rStyle w:val="normaltextrun"/>
                <w:sz w:val="20"/>
                <w:szCs w:val="20"/>
              </w:rPr>
              <w:t> </w:t>
            </w:r>
            <w:r w:rsidRPr="00BF5099">
              <w:rPr>
                <w:rStyle w:val="eop"/>
                <w:rFonts w:ascii="Oslo Sans Office" w:hAnsi="Oslo Sans Office" w:cs="Segoe UI"/>
                <w:sz w:val="20"/>
                <w:szCs w:val="20"/>
              </w:rPr>
              <w:t> </w:t>
            </w:r>
          </w:p>
          <w:p w14:paraId="7C93E52C" w14:textId="77777777" w:rsidR="0088711F" w:rsidRPr="00BF5099" w:rsidRDefault="0088711F" w:rsidP="00BF5099">
            <w:pPr>
              <w:pStyle w:val="paragraph"/>
              <w:spacing w:before="0" w:beforeAutospacing="0" w:after="0" w:afterAutospacing="0"/>
              <w:textAlignment w:val="baseline"/>
              <w:rPr>
                <w:rFonts w:ascii="Segoe UI" w:hAnsi="Segoe UI" w:cs="Segoe UI"/>
                <w:sz w:val="20"/>
                <w:szCs w:val="20"/>
              </w:rPr>
            </w:pPr>
            <w:r w:rsidRPr="00BF5099">
              <w:rPr>
                <w:rStyle w:val="normaltextrun"/>
                <w:rFonts w:ascii="Oslo Sans Office" w:hAnsi="Oslo Sans Office" w:cs="Segoe UI"/>
                <w:sz w:val="20"/>
                <w:szCs w:val="20"/>
              </w:rPr>
              <w:t>Leverandøren skal sørge for at avfall i forbindelse med gjennomføring av oppdraget leveres til godkjent miljøstasjon. Alt avfall skal deklareres av leverandør.</w:t>
            </w:r>
            <w:r w:rsidRPr="00BF5099">
              <w:rPr>
                <w:rStyle w:val="normaltextrun"/>
                <w:sz w:val="20"/>
                <w:szCs w:val="20"/>
              </w:rPr>
              <w:t> </w:t>
            </w:r>
            <w:r w:rsidRPr="00BF5099">
              <w:rPr>
                <w:rStyle w:val="eop"/>
                <w:rFonts w:ascii="Oslo Sans Office" w:hAnsi="Oslo Sans Office" w:cs="Segoe UI"/>
                <w:sz w:val="20"/>
                <w:szCs w:val="20"/>
              </w:rPr>
              <w:t> </w:t>
            </w:r>
          </w:p>
          <w:p w14:paraId="50CBD15A" w14:textId="77777777" w:rsidR="0088711F" w:rsidRPr="00BF5099" w:rsidRDefault="0088711F" w:rsidP="00BF5099">
            <w:pPr>
              <w:pStyle w:val="paragraph"/>
              <w:spacing w:before="0" w:beforeAutospacing="0" w:after="0" w:afterAutospacing="0"/>
              <w:textAlignment w:val="baseline"/>
              <w:rPr>
                <w:rFonts w:ascii="Segoe UI" w:hAnsi="Segoe UI" w:cs="Segoe UI"/>
                <w:sz w:val="20"/>
                <w:szCs w:val="20"/>
              </w:rPr>
            </w:pPr>
            <w:r w:rsidRPr="00BF5099">
              <w:rPr>
                <w:rStyle w:val="eop"/>
                <w:rFonts w:ascii="Oslo Sans Office" w:hAnsi="Oslo Sans Office" w:cs="Segoe UI"/>
                <w:sz w:val="20"/>
                <w:szCs w:val="20"/>
              </w:rPr>
              <w:t> </w:t>
            </w:r>
          </w:p>
          <w:p w14:paraId="762F37B4" w14:textId="50F1442B" w:rsidR="0088711F" w:rsidRPr="00BF5099" w:rsidRDefault="0088711F" w:rsidP="00C63EFE">
            <w:pPr>
              <w:pStyle w:val="paragraph"/>
              <w:spacing w:before="0" w:beforeAutospacing="0" w:after="0" w:afterAutospacing="0"/>
              <w:textAlignment w:val="baseline"/>
              <w:rPr>
                <w:szCs w:val="20"/>
              </w:rPr>
            </w:pPr>
            <w:r w:rsidRPr="7EDAE2A3">
              <w:rPr>
                <w:rStyle w:val="normaltextrun"/>
                <w:rFonts w:ascii="Oslo Sans Office" w:hAnsi="Oslo Sans Office" w:cs="Segoe UI"/>
                <w:sz w:val="20"/>
                <w:szCs w:val="20"/>
              </w:rPr>
              <w:t>All avfallshåndtering skal være fritt levert. </w:t>
            </w:r>
            <w:r w:rsidRPr="7EDAE2A3">
              <w:rPr>
                <w:rStyle w:val="eop"/>
                <w:rFonts w:ascii="Oslo Sans Office" w:hAnsi="Oslo Sans Office" w:cs="Segoe UI"/>
                <w:sz w:val="20"/>
                <w:szCs w:val="20"/>
              </w:rPr>
              <w:t> </w:t>
            </w:r>
            <w:r w:rsidRPr="00BF5099">
              <w:rPr>
                <w:rStyle w:val="eop"/>
                <w:rFonts w:ascii="Oslo Sans Office" w:hAnsi="Oslo Sans Office" w:cs="Segoe UI"/>
                <w:szCs w:val="20"/>
              </w:rPr>
              <w:t> </w:t>
            </w:r>
          </w:p>
        </w:tc>
        <w:tc>
          <w:tcPr>
            <w:tcW w:w="1701" w:type="dxa"/>
          </w:tcPr>
          <w:p w14:paraId="0C78E7A2" w14:textId="1799CB26" w:rsidR="0088711F" w:rsidRPr="00A33E63" w:rsidRDefault="3C9589B3" w:rsidP="00BF5099">
            <w:pPr>
              <w:tabs>
                <w:tab w:val="left" w:pos="2520"/>
              </w:tabs>
              <w:spacing w:after="0"/>
            </w:pPr>
            <w:r>
              <w:t>M</w:t>
            </w:r>
          </w:p>
        </w:tc>
      </w:tr>
      <w:bookmarkEnd w:id="0"/>
    </w:tbl>
    <w:p w14:paraId="10EB0EA1" w14:textId="77777777" w:rsidR="00473FD1" w:rsidRDefault="00473FD1" w:rsidP="00DD101E">
      <w:pPr>
        <w:keepNext/>
        <w:spacing w:after="0" w:line="240" w:lineRule="auto"/>
        <w:outlineLvl w:val="2"/>
        <w:rPr>
          <w:rFonts w:eastAsiaTheme="majorEastAsia" w:cs="Times New Roman"/>
          <w:b/>
          <w:bCs/>
          <w:sz w:val="24"/>
          <w:szCs w:val="24"/>
        </w:rPr>
      </w:pPr>
    </w:p>
    <w:p w14:paraId="3263DEEE" w14:textId="77777777" w:rsidR="00473FD1" w:rsidRDefault="00473FD1">
      <w:pPr>
        <w:spacing w:after="160" w:line="259" w:lineRule="auto"/>
        <w:rPr>
          <w:rFonts w:eastAsiaTheme="majorEastAsia" w:cs="Times New Roman"/>
          <w:b/>
          <w:bCs/>
          <w:sz w:val="24"/>
          <w:szCs w:val="24"/>
        </w:rPr>
      </w:pPr>
      <w:r>
        <w:rPr>
          <w:rFonts w:eastAsiaTheme="majorEastAsia" w:cs="Times New Roman"/>
          <w:b/>
          <w:bCs/>
          <w:sz w:val="24"/>
          <w:szCs w:val="24"/>
        </w:rPr>
        <w:br w:type="page"/>
      </w:r>
    </w:p>
    <w:p w14:paraId="5FE4B25A" w14:textId="5AE5A44C" w:rsidR="00623FD9" w:rsidRPr="00FE3B78" w:rsidRDefault="6CD3924B" w:rsidP="00FE3B78">
      <w:pPr>
        <w:keepNext/>
        <w:spacing w:after="240" w:line="240" w:lineRule="auto"/>
        <w:ind w:left="720" w:hanging="720"/>
        <w:outlineLvl w:val="2"/>
        <w:rPr>
          <w:rFonts w:ascii="Oslo Sans Office" w:eastAsiaTheme="majorEastAsia" w:hAnsi="Oslo Sans Office" w:cs="Times New Roman"/>
          <w:b/>
          <w:bCs/>
          <w:sz w:val="24"/>
          <w:szCs w:val="24"/>
        </w:rPr>
      </w:pPr>
      <w:bookmarkStart w:id="17" w:name="_Toc230951736"/>
      <w:r w:rsidRPr="00FE3B78">
        <w:rPr>
          <w:rFonts w:ascii="Oslo Sans Office" w:eastAsiaTheme="majorEastAsia" w:hAnsi="Oslo Sans Office" w:cs="Times New Roman"/>
          <w:b/>
          <w:bCs/>
          <w:sz w:val="24"/>
          <w:szCs w:val="24"/>
        </w:rPr>
        <w:lastRenderedPageBreak/>
        <w:t>3.7</w:t>
      </w:r>
      <w:r w:rsidR="00C12766">
        <w:rPr>
          <w:rFonts w:ascii="Oslo Sans Office" w:eastAsiaTheme="majorEastAsia" w:hAnsi="Oslo Sans Office" w:cs="Times New Roman"/>
          <w:b/>
          <w:bCs/>
          <w:sz w:val="24"/>
          <w:szCs w:val="24"/>
        </w:rPr>
        <w:tab/>
      </w:r>
      <w:r w:rsidR="006E76E0" w:rsidRPr="00FE3B78">
        <w:rPr>
          <w:rFonts w:ascii="Oslo Sans Office" w:eastAsiaTheme="majorEastAsia" w:hAnsi="Oslo Sans Office" w:cs="Times New Roman"/>
          <w:b/>
          <w:bCs/>
          <w:sz w:val="24"/>
          <w:szCs w:val="24"/>
        </w:rPr>
        <w:t>Minimumskrav til oppdrag for VAV</w:t>
      </w:r>
      <w:bookmarkEnd w:id="17"/>
    </w:p>
    <w:tbl>
      <w:tblPr>
        <w:tblStyle w:val="Tabellrutenett"/>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846"/>
        <w:gridCol w:w="7229"/>
        <w:gridCol w:w="1134"/>
      </w:tblGrid>
      <w:tr w:rsidR="006E76E0" w:rsidRPr="006E76E0" w14:paraId="77332EA2" w14:textId="77777777" w:rsidTr="075C8121">
        <w:trPr>
          <w:cantSplit/>
          <w:trHeight w:val="300"/>
        </w:trPr>
        <w:tc>
          <w:tcPr>
            <w:tcW w:w="84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9C66B" w:themeFill="accent6"/>
            <w:hideMark/>
          </w:tcPr>
          <w:p w14:paraId="702366B3" w14:textId="65C5E678" w:rsidR="006E76E0" w:rsidRPr="00473FD1" w:rsidRDefault="006E76E0" w:rsidP="00473FD1">
            <w:pPr>
              <w:rPr>
                <w:b/>
                <w:bCs/>
              </w:rPr>
            </w:pPr>
            <w:bookmarkStart w:id="18" w:name="_Toc431417212"/>
            <w:r w:rsidRPr="00473FD1">
              <w:rPr>
                <w:b/>
                <w:bCs/>
              </w:rPr>
              <w:t>Krav nr.</w:t>
            </w:r>
            <w:bookmarkEnd w:id="18"/>
          </w:p>
        </w:tc>
        <w:tc>
          <w:tcPr>
            <w:tcW w:w="72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9C66B" w:themeFill="accent6"/>
            <w:hideMark/>
          </w:tcPr>
          <w:p w14:paraId="1927C4D6" w14:textId="6F6D77EC" w:rsidR="006E76E0" w:rsidRPr="00473FD1" w:rsidRDefault="006E76E0" w:rsidP="00473FD1">
            <w:pPr>
              <w:rPr>
                <w:b/>
                <w:bCs/>
              </w:rPr>
            </w:pPr>
            <w:bookmarkStart w:id="19" w:name="_Toc1395364513"/>
            <w:r w:rsidRPr="00473FD1">
              <w:rPr>
                <w:b/>
                <w:bCs/>
              </w:rPr>
              <w:t>Beskrivelse</w:t>
            </w:r>
            <w:bookmarkEnd w:id="19"/>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9C66B" w:themeFill="accent6"/>
            <w:hideMark/>
          </w:tcPr>
          <w:p w14:paraId="25B6F71F" w14:textId="525BC89A" w:rsidR="006E76E0" w:rsidRPr="00473FD1" w:rsidRDefault="006E76E0" w:rsidP="00473FD1">
            <w:pPr>
              <w:rPr>
                <w:b/>
                <w:bCs/>
              </w:rPr>
            </w:pPr>
            <w:bookmarkStart w:id="20" w:name="_Toc1691625877"/>
            <w:r w:rsidRPr="00473FD1">
              <w:rPr>
                <w:b/>
                <w:bCs/>
              </w:rPr>
              <w:t>Krav type</w:t>
            </w:r>
            <w:bookmarkEnd w:id="20"/>
          </w:p>
        </w:tc>
      </w:tr>
      <w:tr w:rsidR="00C56DDC" w:rsidRPr="006E76E0" w14:paraId="126ACDB2" w14:textId="77777777" w:rsidTr="00C56DDC">
        <w:trPr>
          <w:cantSplit/>
          <w:trHeight w:val="300"/>
        </w:trPr>
        <w:tc>
          <w:tcPr>
            <w:tcW w:w="84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D69521B" w14:textId="0B71F325" w:rsidR="00C56DDC" w:rsidRPr="075C8121" w:rsidRDefault="00C56DDC" w:rsidP="00DD101E">
            <w:pPr>
              <w:rPr>
                <w:b/>
                <w:bCs/>
                <w:sz w:val="24"/>
                <w:szCs w:val="24"/>
              </w:rPr>
            </w:pPr>
            <w:r w:rsidRPr="075C8121">
              <w:t>3.7.1.</w:t>
            </w:r>
          </w:p>
        </w:tc>
        <w:tc>
          <w:tcPr>
            <w:tcW w:w="72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D8992A8" w14:textId="77777777" w:rsidR="00C56DDC" w:rsidRPr="00AE6BF2" w:rsidRDefault="00C56DDC" w:rsidP="00AE6BF2">
            <w:pPr>
              <w:spacing w:after="0"/>
              <w:rPr>
                <w:b/>
                <w:bCs/>
              </w:rPr>
            </w:pPr>
            <w:r w:rsidRPr="00AE6BF2">
              <w:rPr>
                <w:b/>
                <w:bCs/>
              </w:rPr>
              <w:t xml:space="preserve">Overordnet </w:t>
            </w:r>
          </w:p>
          <w:p w14:paraId="11CC0410" w14:textId="77777777" w:rsidR="00C56DDC" w:rsidRPr="00576E0E" w:rsidRDefault="00C56DDC" w:rsidP="00DD101E">
            <w:r w:rsidRPr="00576E0E">
              <w:t>VAV</w:t>
            </w:r>
            <w:r w:rsidRPr="00576E0E">
              <w:rPr>
                <w:spacing w:val="-3"/>
              </w:rPr>
              <w:t xml:space="preserve"> </w:t>
            </w:r>
            <w:r w:rsidRPr="00576E0E">
              <w:t>har</w:t>
            </w:r>
            <w:r w:rsidRPr="00576E0E">
              <w:rPr>
                <w:spacing w:val="-3"/>
              </w:rPr>
              <w:t xml:space="preserve"> </w:t>
            </w:r>
            <w:r w:rsidRPr="00576E0E">
              <w:t>flere industrielle anlegg knyttet til vannproduksjon, vanndistribusjon og avløpshåndtering, samt administrasjonslokaler</w:t>
            </w:r>
            <w:r w:rsidRPr="00576E0E">
              <w:rPr>
                <w:spacing w:val="-3"/>
              </w:rPr>
              <w:t xml:space="preserve"> </w:t>
            </w:r>
            <w:r w:rsidRPr="00576E0E">
              <w:t>som</w:t>
            </w:r>
            <w:r w:rsidRPr="00576E0E">
              <w:rPr>
                <w:spacing w:val="-3"/>
              </w:rPr>
              <w:t xml:space="preserve"> </w:t>
            </w:r>
            <w:r w:rsidRPr="00576E0E">
              <w:t>er</w:t>
            </w:r>
            <w:r w:rsidRPr="00576E0E">
              <w:rPr>
                <w:spacing w:val="-3"/>
              </w:rPr>
              <w:t xml:space="preserve"> </w:t>
            </w:r>
            <w:r w:rsidRPr="00576E0E">
              <w:t>sikret</w:t>
            </w:r>
            <w:r w:rsidRPr="00576E0E">
              <w:rPr>
                <w:spacing w:val="-3"/>
              </w:rPr>
              <w:t xml:space="preserve"> </w:t>
            </w:r>
            <w:r w:rsidRPr="00576E0E">
              <w:t>eller</w:t>
            </w:r>
            <w:r w:rsidRPr="00576E0E">
              <w:rPr>
                <w:spacing w:val="-3"/>
              </w:rPr>
              <w:t xml:space="preserve"> </w:t>
            </w:r>
            <w:r w:rsidRPr="00576E0E">
              <w:t>skal</w:t>
            </w:r>
            <w:r w:rsidRPr="00576E0E">
              <w:rPr>
                <w:spacing w:val="-3"/>
              </w:rPr>
              <w:t xml:space="preserve"> </w:t>
            </w:r>
            <w:r w:rsidRPr="00576E0E">
              <w:t>sikres.</w:t>
            </w:r>
            <w:r w:rsidRPr="00576E0E">
              <w:rPr>
                <w:spacing w:val="-3"/>
              </w:rPr>
              <w:t xml:space="preserve"> </w:t>
            </w:r>
            <w:r w:rsidRPr="00576E0E">
              <w:t>Anleggene</w:t>
            </w:r>
            <w:r w:rsidRPr="00576E0E">
              <w:rPr>
                <w:spacing w:val="-3"/>
              </w:rPr>
              <w:t xml:space="preserve"> </w:t>
            </w:r>
            <w:r w:rsidRPr="00576E0E">
              <w:t>varierer</w:t>
            </w:r>
            <w:r w:rsidRPr="00576E0E">
              <w:rPr>
                <w:spacing w:val="-3"/>
              </w:rPr>
              <w:t xml:space="preserve"> </w:t>
            </w:r>
            <w:r w:rsidRPr="00576E0E">
              <w:t>stort</w:t>
            </w:r>
            <w:r w:rsidRPr="00576E0E">
              <w:rPr>
                <w:spacing w:val="-3"/>
              </w:rPr>
              <w:t xml:space="preserve"> </w:t>
            </w:r>
            <w:r w:rsidRPr="00576E0E">
              <w:t>i</w:t>
            </w:r>
            <w:r w:rsidRPr="00576E0E">
              <w:rPr>
                <w:spacing w:val="-3"/>
              </w:rPr>
              <w:t xml:space="preserve"> </w:t>
            </w:r>
            <w:r w:rsidRPr="00576E0E">
              <w:t>størrelse</w:t>
            </w:r>
            <w:r w:rsidRPr="00576E0E">
              <w:rPr>
                <w:spacing w:val="-3"/>
              </w:rPr>
              <w:t xml:space="preserve"> </w:t>
            </w:r>
            <w:r w:rsidRPr="00576E0E">
              <w:t>og består av noen få større industrielle fjellanlegg for vannbehandling og avløpsrensing, høydebassenger for lagring av vann, og flere mindre pumpestasjoner for vann og avløp.</w:t>
            </w:r>
          </w:p>
          <w:p w14:paraId="6C7F91E6" w14:textId="5AC482CC" w:rsidR="00C56DDC" w:rsidRPr="00576E0E" w:rsidRDefault="00C56DDC" w:rsidP="00DD101E">
            <w:pPr>
              <w:rPr>
                <w:b/>
                <w:bCs/>
              </w:rPr>
            </w:pPr>
            <w:r w:rsidRPr="00576E0E">
              <w:t>Anleggene og administrasjonsbyggene er spredt ut over hele hovedstaden og innløpet fra Holsfjorden. Flere av anleggene er allerede sikret med fysiske barrierer og elektroniske installasjoner og overvåkes døgnkontinuerlig. Leverandøren skal i samarbeid med VAV sørge for ettersyn og service av anleggene som allerede er sikret, samt sikre flere av anleggene som ikke har noen form for sikring i dag med fysiske sikringstiltak. Siden anleggene varierer i størrelse og kompleksitet vil sikringsprosjektene også variere tilsvarende.</w:t>
            </w:r>
            <w:r w:rsidRPr="00576E0E">
              <w:rPr>
                <w:spacing w:val="28"/>
              </w:rPr>
              <w:t xml:space="preserve"> </w:t>
            </w:r>
            <w:r w:rsidRPr="00576E0E">
              <w:t>Sikringen skal bidra til å</w:t>
            </w:r>
            <w:r w:rsidRPr="00576E0E">
              <w:rPr>
                <w:spacing w:val="40"/>
              </w:rPr>
              <w:t xml:space="preserve"> </w:t>
            </w:r>
            <w:r w:rsidRPr="00576E0E">
              <w:t>etablere</w:t>
            </w:r>
            <w:r w:rsidRPr="00576E0E">
              <w:rPr>
                <w:spacing w:val="-3"/>
              </w:rPr>
              <w:t xml:space="preserve"> </w:t>
            </w:r>
            <w:r w:rsidRPr="00576E0E">
              <w:t>og</w:t>
            </w:r>
            <w:r w:rsidRPr="00576E0E">
              <w:rPr>
                <w:spacing w:val="-3"/>
              </w:rPr>
              <w:t xml:space="preserve"> </w:t>
            </w:r>
            <w:r w:rsidRPr="00576E0E">
              <w:t>opprettholde</w:t>
            </w:r>
            <w:r w:rsidRPr="00576E0E">
              <w:rPr>
                <w:spacing w:val="-3"/>
              </w:rPr>
              <w:t xml:space="preserve"> </w:t>
            </w:r>
            <w:r w:rsidRPr="00576E0E">
              <w:t>et</w:t>
            </w:r>
            <w:r w:rsidRPr="00576E0E">
              <w:rPr>
                <w:spacing w:val="-3"/>
              </w:rPr>
              <w:t xml:space="preserve"> </w:t>
            </w:r>
            <w:r w:rsidRPr="00576E0E">
              <w:t>forsvarlig</w:t>
            </w:r>
            <w:r w:rsidRPr="00576E0E">
              <w:rPr>
                <w:spacing w:val="-3"/>
              </w:rPr>
              <w:t xml:space="preserve"> </w:t>
            </w:r>
            <w:r w:rsidRPr="00576E0E">
              <w:t>sikkerhetsnivå</w:t>
            </w:r>
            <w:r w:rsidRPr="00576E0E">
              <w:rPr>
                <w:spacing w:val="-3"/>
              </w:rPr>
              <w:t xml:space="preserve"> </w:t>
            </w:r>
            <w:r w:rsidRPr="00576E0E">
              <w:t>på</w:t>
            </w:r>
            <w:r w:rsidRPr="00576E0E">
              <w:rPr>
                <w:spacing w:val="-3"/>
              </w:rPr>
              <w:t xml:space="preserve"> </w:t>
            </w:r>
            <w:r w:rsidRPr="00576E0E">
              <w:t>etaten</w:t>
            </w:r>
            <w:r w:rsidRPr="00576E0E">
              <w:rPr>
                <w:spacing w:val="-3"/>
              </w:rPr>
              <w:t xml:space="preserve"> </w:t>
            </w:r>
            <w:r w:rsidRPr="00576E0E">
              <w:t>sine</w:t>
            </w:r>
            <w:r w:rsidRPr="00576E0E">
              <w:rPr>
                <w:spacing w:val="-3"/>
              </w:rPr>
              <w:t xml:space="preserve"> </w:t>
            </w:r>
            <w:r w:rsidRPr="00576E0E">
              <w:t>objekter.</w:t>
            </w:r>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50D1851" w14:textId="3FDAB3A9" w:rsidR="00C56DDC" w:rsidRPr="00576E0E" w:rsidRDefault="00C56DDC" w:rsidP="00DD101E">
            <w:pPr>
              <w:rPr>
                <w:b/>
                <w:bCs/>
              </w:rPr>
            </w:pPr>
            <w:r w:rsidRPr="00576E0E">
              <w:t>M</w:t>
            </w:r>
          </w:p>
        </w:tc>
      </w:tr>
    </w:tbl>
    <w:tbl>
      <w:tblPr>
        <w:tblStyle w:val="Tabellrutenett"/>
        <w:tblW w:w="9207" w:type="dxa"/>
        <w:tblInd w:w="-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51"/>
        <w:gridCol w:w="7223"/>
        <w:gridCol w:w="1133"/>
      </w:tblGrid>
      <w:tr w:rsidR="006E76E0" w:rsidRPr="006E76E0" w14:paraId="39FC6D37" w14:textId="77777777" w:rsidTr="075C8121">
        <w:trPr>
          <w:trHeight w:val="300"/>
        </w:trPr>
        <w:tc>
          <w:tcPr>
            <w:tcW w:w="85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BD35133" w14:textId="1630B8B7" w:rsidR="006E76E0" w:rsidRPr="006E76E0" w:rsidRDefault="11DCE7CB" w:rsidP="00DD101E">
            <w:pPr>
              <w:rPr>
                <w:sz w:val="24"/>
                <w:szCs w:val="24"/>
              </w:rPr>
            </w:pPr>
            <w:r w:rsidRPr="075C8121">
              <w:t>3.7.2.</w:t>
            </w:r>
          </w:p>
          <w:p w14:paraId="0FCD30D0" w14:textId="393E82BB" w:rsidR="006E76E0" w:rsidRPr="006E76E0" w:rsidRDefault="006E76E0" w:rsidP="00DD101E">
            <w:pPr>
              <w:rPr>
                <w:b/>
                <w:bCs/>
                <w:sz w:val="24"/>
                <w:szCs w:val="24"/>
              </w:rPr>
            </w:pPr>
          </w:p>
        </w:tc>
        <w:tc>
          <w:tcPr>
            <w:tcW w:w="722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257FA80" w14:textId="2C662C45" w:rsidR="00EC536F" w:rsidRPr="00AE6BF2" w:rsidRDefault="00EC536F" w:rsidP="00AE6BF2">
            <w:pPr>
              <w:spacing w:after="0"/>
              <w:rPr>
                <w:b/>
                <w:bCs/>
              </w:rPr>
            </w:pPr>
            <w:bookmarkStart w:id="21" w:name="_Toc349074327"/>
            <w:r w:rsidRPr="00AE6BF2">
              <w:rPr>
                <w:b/>
                <w:bCs/>
              </w:rPr>
              <w:t>Krav til produkter og varer</w:t>
            </w:r>
            <w:bookmarkEnd w:id="21"/>
          </w:p>
          <w:p w14:paraId="3431FB3C" w14:textId="55B56C90" w:rsidR="00EC536F" w:rsidRPr="00DB6637" w:rsidRDefault="5E39844A" w:rsidP="00DD101E">
            <w:r w:rsidRPr="00DB6637">
              <w:t>VAV</w:t>
            </w:r>
            <w:r w:rsidR="00EC536F" w:rsidRPr="00DB6637">
              <w:t xml:space="preserve"> sitt sikkerhetssystem skal følge og oppfylle de til enhver tid gjeldene myndighetskrav og</w:t>
            </w:r>
            <w:r w:rsidR="00EC536F" w:rsidRPr="00DB6637">
              <w:rPr>
                <w:spacing w:val="-3"/>
              </w:rPr>
              <w:t xml:space="preserve"> </w:t>
            </w:r>
            <w:r w:rsidR="00EC536F" w:rsidRPr="00DB6637">
              <w:t>interne</w:t>
            </w:r>
            <w:r w:rsidR="00EC536F" w:rsidRPr="00DB6637">
              <w:rPr>
                <w:spacing w:val="-3"/>
              </w:rPr>
              <w:t xml:space="preserve"> </w:t>
            </w:r>
            <w:r w:rsidR="00EC536F" w:rsidRPr="00DB6637">
              <w:t>instrukser</w:t>
            </w:r>
            <w:r w:rsidR="00EC536F" w:rsidRPr="00DB6637">
              <w:rPr>
                <w:spacing w:val="-3"/>
              </w:rPr>
              <w:t xml:space="preserve"> </w:t>
            </w:r>
            <w:r w:rsidR="00EC536F" w:rsidRPr="00DB6637">
              <w:t>i</w:t>
            </w:r>
            <w:r w:rsidR="00EC536F" w:rsidRPr="00DB6637">
              <w:rPr>
                <w:spacing w:val="-3"/>
              </w:rPr>
              <w:t xml:space="preserve"> </w:t>
            </w:r>
            <w:r w:rsidR="00EC536F" w:rsidRPr="00DB6637">
              <w:t>VAV.</w:t>
            </w:r>
            <w:r w:rsidR="00EC536F" w:rsidRPr="00DB6637">
              <w:rPr>
                <w:spacing w:val="-3"/>
              </w:rPr>
              <w:t xml:space="preserve"> </w:t>
            </w:r>
            <w:r w:rsidR="00EC536F" w:rsidRPr="00DB6637">
              <w:t>Som</w:t>
            </w:r>
            <w:r w:rsidR="00EC536F" w:rsidRPr="00DB6637">
              <w:rPr>
                <w:spacing w:val="-3"/>
              </w:rPr>
              <w:t xml:space="preserve"> </w:t>
            </w:r>
            <w:r w:rsidR="00EC536F" w:rsidRPr="00DB6637">
              <w:t>følge</w:t>
            </w:r>
            <w:r w:rsidR="00EC536F" w:rsidRPr="00DB6637">
              <w:rPr>
                <w:spacing w:val="-3"/>
              </w:rPr>
              <w:t xml:space="preserve"> </w:t>
            </w:r>
            <w:r w:rsidR="00EC536F" w:rsidRPr="00DB6637">
              <w:t>av</w:t>
            </w:r>
            <w:r w:rsidR="00EC536F" w:rsidRPr="00DB6637">
              <w:rPr>
                <w:spacing w:val="-3"/>
              </w:rPr>
              <w:t xml:space="preserve"> </w:t>
            </w:r>
            <w:r w:rsidR="00EC536F" w:rsidRPr="00DB6637">
              <w:t>dette</w:t>
            </w:r>
            <w:r w:rsidR="00EC536F" w:rsidRPr="00DB6637">
              <w:rPr>
                <w:spacing w:val="-3"/>
              </w:rPr>
              <w:t xml:space="preserve"> </w:t>
            </w:r>
            <w:r w:rsidR="00EC536F" w:rsidRPr="00DB6637">
              <w:t>vil</w:t>
            </w:r>
            <w:r w:rsidR="00EC536F" w:rsidRPr="00DB6637">
              <w:rPr>
                <w:spacing w:val="-3"/>
              </w:rPr>
              <w:t xml:space="preserve"> </w:t>
            </w:r>
            <w:r w:rsidR="00EC536F" w:rsidRPr="00DB6637">
              <w:t>det</w:t>
            </w:r>
            <w:r w:rsidR="00EC536F" w:rsidRPr="00DB6637">
              <w:rPr>
                <w:spacing w:val="-3"/>
              </w:rPr>
              <w:t xml:space="preserve"> </w:t>
            </w:r>
            <w:r w:rsidR="00EC536F" w:rsidRPr="00DB6637">
              <w:t>tilkomme</w:t>
            </w:r>
            <w:r w:rsidR="00EC536F" w:rsidRPr="00DB6637">
              <w:rPr>
                <w:spacing w:val="-3"/>
              </w:rPr>
              <w:t xml:space="preserve"> </w:t>
            </w:r>
            <w:r w:rsidR="00EC536F" w:rsidRPr="00DB6637">
              <w:t>behov for endring</w:t>
            </w:r>
            <w:r w:rsidR="00365656">
              <w:t xml:space="preserve"> og</w:t>
            </w:r>
            <w:r w:rsidR="00EC536F" w:rsidRPr="00DB6637">
              <w:t xml:space="preserve"> utvidelser tilknyttet nye lokasjoner og objekter. Leverandøren må kunne forsyne </w:t>
            </w:r>
            <w:r w:rsidR="3FB38E51" w:rsidRPr="00DB6637">
              <w:t>VAV</w:t>
            </w:r>
            <w:r w:rsidR="00EC536F" w:rsidRPr="00DB6637">
              <w:t xml:space="preserve"> med sertifisert utstyr iht. produktliste med krav</w:t>
            </w:r>
            <w:r w:rsidR="00EC7EB8">
              <w:t xml:space="preserve"> (</w:t>
            </w:r>
            <w:r w:rsidR="00EC7EB8" w:rsidRPr="00DB6637">
              <w:t>vedlegg til Bilag 1</w:t>
            </w:r>
            <w:r w:rsidR="00EC7EB8">
              <w:t xml:space="preserve">). </w:t>
            </w:r>
            <w:r w:rsidR="00EC536F" w:rsidRPr="00DB6637">
              <w:t xml:space="preserve">Dette innebærer blant annet at ulike produkter må tilfredsstille:  </w:t>
            </w:r>
          </w:p>
          <w:p w14:paraId="7C7FF4A6" w14:textId="77777777" w:rsidR="00EC536F" w:rsidRPr="00DB6637" w:rsidRDefault="00EC536F" w:rsidP="00AE6BF2">
            <w:pPr>
              <w:pStyle w:val="Listeavsnitt"/>
              <w:numPr>
                <w:ilvl w:val="0"/>
                <w:numId w:val="29"/>
              </w:numPr>
            </w:pPr>
            <w:r w:rsidRPr="00DB6637">
              <w:t>FG-310:2, NS-EN 1303, NS-EN 12209, NS-EN 12320</w:t>
            </w:r>
          </w:p>
          <w:p w14:paraId="53D98BED" w14:textId="45FD4B43" w:rsidR="00EC536F" w:rsidRPr="00DB6637" w:rsidRDefault="00EC536F" w:rsidP="00AE6BF2">
            <w:pPr>
              <w:pStyle w:val="Listeavsnitt"/>
              <w:numPr>
                <w:ilvl w:val="0"/>
                <w:numId w:val="29"/>
              </w:numPr>
            </w:pPr>
            <w:r w:rsidRPr="00DB6637">
              <w:t xml:space="preserve">Elektronikk skal tilfredsstille en eller flere av følgende eller tilsvarende </w:t>
            </w:r>
            <w:r w:rsidRPr="00AE6BF2">
              <w:rPr>
                <w:spacing w:val="-2"/>
              </w:rPr>
              <w:t>standarder:</w:t>
            </w:r>
          </w:p>
          <w:p w14:paraId="5BD9D43E" w14:textId="77777777" w:rsidR="00EC536F" w:rsidRPr="00DB6637" w:rsidRDefault="00EC536F" w:rsidP="00AE6BF2">
            <w:pPr>
              <w:pStyle w:val="Listeavsnitt"/>
              <w:numPr>
                <w:ilvl w:val="0"/>
                <w:numId w:val="29"/>
              </w:numPr>
            </w:pPr>
            <w:r w:rsidRPr="00DB6637">
              <w:t xml:space="preserve">NEK – Norsk Elektroteknisk </w:t>
            </w:r>
            <w:r w:rsidRPr="00AE6BF2">
              <w:rPr>
                <w:spacing w:val="-2"/>
              </w:rPr>
              <w:t>Komite</w:t>
            </w:r>
          </w:p>
          <w:p w14:paraId="4EB043DC" w14:textId="77777777" w:rsidR="00EC536F" w:rsidRPr="00DB6637" w:rsidRDefault="00EC536F" w:rsidP="00AE6BF2">
            <w:pPr>
              <w:pStyle w:val="Listeavsnitt"/>
              <w:numPr>
                <w:ilvl w:val="0"/>
                <w:numId w:val="29"/>
              </w:numPr>
            </w:pPr>
            <w:r w:rsidRPr="00DB6637">
              <w:t xml:space="preserve">IEC – International </w:t>
            </w:r>
            <w:proofErr w:type="spellStart"/>
            <w:r w:rsidRPr="00DB6637">
              <w:t>Electrotechnical</w:t>
            </w:r>
            <w:proofErr w:type="spellEnd"/>
            <w:r w:rsidRPr="00DB6637">
              <w:t xml:space="preserve"> </w:t>
            </w:r>
            <w:r w:rsidRPr="00AE6BF2">
              <w:rPr>
                <w:spacing w:val="-2"/>
              </w:rPr>
              <w:t>Commission</w:t>
            </w:r>
          </w:p>
          <w:p w14:paraId="5B2839FE" w14:textId="77777777" w:rsidR="00EC536F" w:rsidRPr="00AE6BF2" w:rsidRDefault="00EC536F" w:rsidP="00AE6BF2">
            <w:pPr>
              <w:pStyle w:val="Listeavsnitt"/>
              <w:numPr>
                <w:ilvl w:val="0"/>
                <w:numId w:val="29"/>
              </w:numPr>
              <w:rPr>
                <w:lang w:val="en-US"/>
              </w:rPr>
            </w:pPr>
            <w:r w:rsidRPr="00AE6BF2">
              <w:rPr>
                <w:lang w:val="en-US"/>
              </w:rPr>
              <w:t xml:space="preserve">CENELC – </w:t>
            </w:r>
            <w:proofErr w:type="spellStart"/>
            <w:r w:rsidRPr="00AE6BF2">
              <w:rPr>
                <w:lang w:val="en-US"/>
              </w:rPr>
              <w:t>Commite</w:t>
            </w:r>
            <w:proofErr w:type="spellEnd"/>
            <w:r w:rsidRPr="00AE6BF2">
              <w:rPr>
                <w:lang w:val="en-US"/>
              </w:rPr>
              <w:t xml:space="preserve"> European de </w:t>
            </w:r>
            <w:proofErr w:type="spellStart"/>
            <w:r w:rsidRPr="00AE6BF2">
              <w:rPr>
                <w:lang w:val="en-US"/>
              </w:rPr>
              <w:t>Normalisation</w:t>
            </w:r>
            <w:proofErr w:type="spellEnd"/>
            <w:r w:rsidRPr="00AE6BF2">
              <w:rPr>
                <w:lang w:val="en-US"/>
              </w:rPr>
              <w:t xml:space="preserve"> Electro </w:t>
            </w:r>
            <w:r w:rsidRPr="00AE6BF2">
              <w:rPr>
                <w:spacing w:val="-2"/>
                <w:lang w:val="en-US"/>
              </w:rPr>
              <w:t>technique</w:t>
            </w:r>
          </w:p>
          <w:p w14:paraId="3145B4C5" w14:textId="73EBDF7C" w:rsidR="00EC536F" w:rsidRPr="00DB6637" w:rsidRDefault="00EC536F" w:rsidP="00DD101E">
            <w:r w:rsidRPr="00DB6637">
              <w:t>Leverandør</w:t>
            </w:r>
            <w:r w:rsidRPr="00DB6637">
              <w:rPr>
                <w:spacing w:val="-3"/>
              </w:rPr>
              <w:t xml:space="preserve"> </w:t>
            </w:r>
            <w:r w:rsidRPr="00DB6637">
              <w:t>forplikter</w:t>
            </w:r>
            <w:r w:rsidRPr="00DB6637">
              <w:rPr>
                <w:spacing w:val="-3"/>
              </w:rPr>
              <w:t xml:space="preserve"> </w:t>
            </w:r>
            <w:r w:rsidRPr="00DB6637">
              <w:t>seg</w:t>
            </w:r>
            <w:r w:rsidRPr="00DB6637">
              <w:rPr>
                <w:spacing w:val="-3"/>
              </w:rPr>
              <w:t xml:space="preserve"> </w:t>
            </w:r>
            <w:r w:rsidRPr="00DB6637">
              <w:t>til</w:t>
            </w:r>
            <w:r w:rsidRPr="00DB6637">
              <w:rPr>
                <w:spacing w:val="-3"/>
              </w:rPr>
              <w:t xml:space="preserve"> </w:t>
            </w:r>
            <w:r w:rsidRPr="00DB6637">
              <w:t>å</w:t>
            </w:r>
            <w:r w:rsidRPr="00DB6637">
              <w:rPr>
                <w:spacing w:val="-3"/>
              </w:rPr>
              <w:t xml:space="preserve"> </w:t>
            </w:r>
            <w:r w:rsidRPr="00DB6637">
              <w:t>levere</w:t>
            </w:r>
            <w:r w:rsidRPr="00DB6637">
              <w:rPr>
                <w:spacing w:val="-3"/>
              </w:rPr>
              <w:t xml:space="preserve"> </w:t>
            </w:r>
            <w:r w:rsidRPr="00DB6637">
              <w:t>og</w:t>
            </w:r>
            <w:r w:rsidRPr="00DB6637">
              <w:rPr>
                <w:spacing w:val="-3"/>
              </w:rPr>
              <w:t xml:space="preserve"> </w:t>
            </w:r>
            <w:r w:rsidRPr="00DB6637">
              <w:t>installere</w:t>
            </w:r>
            <w:r w:rsidRPr="00DB6637">
              <w:rPr>
                <w:spacing w:val="-3"/>
              </w:rPr>
              <w:t xml:space="preserve"> </w:t>
            </w:r>
            <w:r w:rsidRPr="00DB6637">
              <w:t>utstyr</w:t>
            </w:r>
            <w:r w:rsidRPr="00DB6637">
              <w:rPr>
                <w:spacing w:val="-3"/>
              </w:rPr>
              <w:t xml:space="preserve"> </w:t>
            </w:r>
            <w:r w:rsidRPr="00DB6637">
              <w:t>som</w:t>
            </w:r>
            <w:r w:rsidRPr="00DB6637">
              <w:rPr>
                <w:spacing w:val="-3"/>
              </w:rPr>
              <w:t xml:space="preserve"> </w:t>
            </w:r>
            <w:r w:rsidRPr="00DB6637">
              <w:t>tilfredsstiller</w:t>
            </w:r>
            <w:r w:rsidRPr="00DB6637">
              <w:rPr>
                <w:spacing w:val="-3"/>
              </w:rPr>
              <w:t xml:space="preserve"> </w:t>
            </w:r>
            <w:r w:rsidRPr="00DB6637">
              <w:t>de</w:t>
            </w:r>
            <w:r w:rsidRPr="00DB6637">
              <w:rPr>
                <w:spacing w:val="-3"/>
              </w:rPr>
              <w:t xml:space="preserve"> </w:t>
            </w:r>
            <w:r w:rsidRPr="00DB6637">
              <w:t xml:space="preserve">forskjellige sikringsklassene i henhold til </w:t>
            </w:r>
            <w:r w:rsidRPr="00DB6637">
              <w:lastRenderedPageBreak/>
              <w:t>Sikringshåndboka 3. utgave 2022 etter behov stilt fra</w:t>
            </w:r>
            <w:r w:rsidR="34DA6EA0" w:rsidRPr="00DB6637">
              <w:t xml:space="preserve"> VAV</w:t>
            </w:r>
            <w:r w:rsidRPr="00DB6637">
              <w:t xml:space="preserve"> på forskjellige objekter.</w:t>
            </w:r>
          </w:p>
          <w:p w14:paraId="5A34A7D5" w14:textId="77777777" w:rsidR="00EC536F" w:rsidRPr="00DB6637" w:rsidRDefault="00EC536F" w:rsidP="00DD101E">
            <w:r w:rsidRPr="00DB6637">
              <w:t>Utstyr opp til og med sikringsklasse 4 eller tilsvarende standard med utfyllende teknisk dokumentasjon, alternativt tekniske beregnet tilsvarende motstandsdyktighet som sikringsklasse</w:t>
            </w:r>
            <w:r w:rsidRPr="00DB6637">
              <w:rPr>
                <w:spacing w:val="-4"/>
              </w:rPr>
              <w:t xml:space="preserve"> </w:t>
            </w:r>
            <w:r w:rsidRPr="00DB6637">
              <w:t>4.</w:t>
            </w:r>
            <w:r w:rsidRPr="00DB6637">
              <w:rPr>
                <w:spacing w:val="-4"/>
              </w:rPr>
              <w:t xml:space="preserve"> </w:t>
            </w:r>
          </w:p>
          <w:p w14:paraId="31176E0C" w14:textId="77777777" w:rsidR="00EC536F" w:rsidRPr="00DB6637" w:rsidRDefault="4DE6FDE2" w:rsidP="00DD101E">
            <w:r w:rsidRPr="00DB6637">
              <w:t>VAV</w:t>
            </w:r>
            <w:r w:rsidR="00EC536F" w:rsidRPr="00DB6637">
              <w:rPr>
                <w:spacing w:val="-4"/>
              </w:rPr>
              <w:t xml:space="preserve"> </w:t>
            </w:r>
            <w:r w:rsidR="00EC536F" w:rsidRPr="00DB6637">
              <w:t>skal</w:t>
            </w:r>
            <w:r w:rsidR="00EC536F" w:rsidRPr="00DB6637">
              <w:rPr>
                <w:spacing w:val="-4"/>
              </w:rPr>
              <w:t xml:space="preserve"> </w:t>
            </w:r>
            <w:r w:rsidR="00EC536F" w:rsidRPr="00DB6637">
              <w:t>ikke</w:t>
            </w:r>
            <w:r w:rsidR="00EC536F" w:rsidRPr="00DB6637">
              <w:rPr>
                <w:spacing w:val="-4"/>
              </w:rPr>
              <w:t xml:space="preserve"> </w:t>
            </w:r>
            <w:r w:rsidR="00EC536F" w:rsidRPr="00DB6637">
              <w:t>belastes</w:t>
            </w:r>
            <w:r w:rsidR="00EC536F" w:rsidRPr="00DB6637">
              <w:rPr>
                <w:spacing w:val="-4"/>
              </w:rPr>
              <w:t xml:space="preserve"> </w:t>
            </w:r>
            <w:r w:rsidR="00EC536F" w:rsidRPr="00DB6637">
              <w:t>for</w:t>
            </w:r>
            <w:r w:rsidR="00EC536F" w:rsidRPr="00DB6637">
              <w:rPr>
                <w:spacing w:val="-4"/>
              </w:rPr>
              <w:t xml:space="preserve"> </w:t>
            </w:r>
            <w:r w:rsidR="00EC536F" w:rsidRPr="00DB6637">
              <w:t>testing/dokumentasjon</w:t>
            </w:r>
            <w:r w:rsidR="00EC536F" w:rsidRPr="00DB6637">
              <w:rPr>
                <w:spacing w:val="-4"/>
              </w:rPr>
              <w:t xml:space="preserve"> </w:t>
            </w:r>
            <w:r w:rsidR="00EC536F" w:rsidRPr="00DB6637">
              <w:t xml:space="preserve">av komponenters motstandsdyktighet eller sertifisering. </w:t>
            </w:r>
          </w:p>
          <w:p w14:paraId="02E30204" w14:textId="22C295D6" w:rsidR="00EC536F" w:rsidRPr="00AE6BF2" w:rsidRDefault="00EC536F" w:rsidP="00DD101E">
            <w:r w:rsidRPr="00DB6637">
              <w:t>Det</w:t>
            </w:r>
            <w:r w:rsidRPr="00DB6637">
              <w:rPr>
                <w:spacing w:val="-4"/>
              </w:rPr>
              <w:t xml:space="preserve"> </w:t>
            </w:r>
            <w:r w:rsidRPr="00DB6637">
              <w:t>forventes</w:t>
            </w:r>
            <w:r w:rsidRPr="00DB6637">
              <w:rPr>
                <w:spacing w:val="-4"/>
              </w:rPr>
              <w:t xml:space="preserve"> </w:t>
            </w:r>
            <w:r w:rsidRPr="00DB6637">
              <w:t>at</w:t>
            </w:r>
            <w:r w:rsidRPr="00DB6637">
              <w:rPr>
                <w:spacing w:val="-4"/>
              </w:rPr>
              <w:t xml:space="preserve"> </w:t>
            </w:r>
            <w:r w:rsidRPr="00DB6637">
              <w:t>Leverandør</w:t>
            </w:r>
            <w:r w:rsidRPr="00DB6637">
              <w:rPr>
                <w:spacing w:val="-4"/>
              </w:rPr>
              <w:t xml:space="preserve"> </w:t>
            </w:r>
            <w:r w:rsidRPr="00DB6637">
              <w:t>har</w:t>
            </w:r>
            <w:r w:rsidRPr="00DB6637">
              <w:rPr>
                <w:spacing w:val="-4"/>
              </w:rPr>
              <w:t xml:space="preserve"> </w:t>
            </w:r>
            <w:r w:rsidRPr="00DB6637">
              <w:t>en</w:t>
            </w:r>
            <w:r w:rsidRPr="00DB6637">
              <w:rPr>
                <w:spacing w:val="-4"/>
              </w:rPr>
              <w:t xml:space="preserve"> </w:t>
            </w:r>
            <w:r w:rsidRPr="00DB6637">
              <w:t>lagerbeholdning</w:t>
            </w:r>
            <w:r w:rsidRPr="00DB6637">
              <w:rPr>
                <w:spacing w:val="-4"/>
              </w:rPr>
              <w:t xml:space="preserve"> </w:t>
            </w:r>
            <w:r w:rsidRPr="00DB6637">
              <w:t>av</w:t>
            </w:r>
            <w:r w:rsidRPr="00DB6637">
              <w:rPr>
                <w:spacing w:val="-4"/>
              </w:rPr>
              <w:t xml:space="preserve"> </w:t>
            </w:r>
            <w:r w:rsidRPr="00DB6637">
              <w:t>kritiske</w:t>
            </w:r>
            <w:r w:rsidRPr="00DB6637">
              <w:rPr>
                <w:spacing w:val="-4"/>
              </w:rPr>
              <w:t xml:space="preserve"> </w:t>
            </w:r>
            <w:r w:rsidRPr="00DB6637">
              <w:t>komponenter,</w:t>
            </w:r>
            <w:r w:rsidRPr="00DB6637">
              <w:rPr>
                <w:spacing w:val="-4"/>
              </w:rPr>
              <w:t xml:space="preserve"> </w:t>
            </w:r>
            <w:r w:rsidRPr="00DB6637">
              <w:t>som</w:t>
            </w:r>
            <w:r w:rsidRPr="00DB6637">
              <w:rPr>
                <w:spacing w:val="-4"/>
              </w:rPr>
              <w:t xml:space="preserve"> </w:t>
            </w:r>
            <w:r w:rsidRPr="00DB6637">
              <w:t>eksempelvis låsedeler og automatikkdeler.</w:t>
            </w:r>
          </w:p>
          <w:p w14:paraId="45650EB8" w14:textId="6A344E4D" w:rsidR="00EC536F" w:rsidRPr="00AE6BF2" w:rsidRDefault="00EC536F" w:rsidP="00AE6BF2">
            <w:pPr>
              <w:spacing w:after="0"/>
              <w:rPr>
                <w:b/>
                <w:bCs/>
              </w:rPr>
            </w:pPr>
            <w:bookmarkStart w:id="22" w:name="_Toc724315013"/>
            <w:r w:rsidRPr="00AE6BF2">
              <w:rPr>
                <w:b/>
                <w:bCs/>
              </w:rPr>
              <w:t>Produkter og varer</w:t>
            </w:r>
            <w:bookmarkEnd w:id="22"/>
            <w:r w:rsidRPr="00AE6BF2">
              <w:rPr>
                <w:b/>
                <w:bCs/>
              </w:rPr>
              <w:t xml:space="preserve"> </w:t>
            </w:r>
          </w:p>
          <w:p w14:paraId="67D6E343" w14:textId="4ACF2BD1" w:rsidR="001F7173" w:rsidRPr="00DB6637" w:rsidRDefault="001F7173" w:rsidP="00DD101E">
            <w:r w:rsidRPr="00DB6637">
              <w:t xml:space="preserve">Produktlisten angir minimumskrav til funksjon, sikkerhet og relevante standarder. Disse kravene må leses i sammenheng med </w:t>
            </w:r>
            <w:r w:rsidR="001E352C">
              <w:t>O</w:t>
            </w:r>
            <w:r w:rsidRPr="00DB6637">
              <w:t>ppdragsgivers eksisterende systemer, komponenter og installasjoner.</w:t>
            </w:r>
          </w:p>
          <w:p w14:paraId="681AA55D" w14:textId="77777777" w:rsidR="001F7173" w:rsidRPr="00DB6637" w:rsidRDefault="001F7173" w:rsidP="00DD101E">
            <w:r w:rsidRPr="00DB6637">
              <w:t>Leverandøren skal kunne levere produkter som er kompatible med eksisterende systemer, herunder beslag, låskasser, sluttstykker, sylindere, adgangskontrollsystemer og øvrige relevante tekniske løsninger der produktene skal benyttes.</w:t>
            </w:r>
          </w:p>
          <w:p w14:paraId="6C37B0E7" w14:textId="77777777" w:rsidR="001F7173" w:rsidRPr="00DB6637" w:rsidRDefault="001F7173" w:rsidP="00DD101E">
            <w:r w:rsidRPr="00DB6637">
              <w:t xml:space="preserve">Ved utskifting eller utvidelse skal nye produkter kunne </w:t>
            </w:r>
            <w:proofErr w:type="gramStart"/>
            <w:r w:rsidRPr="00DB6637">
              <w:t>integreres</w:t>
            </w:r>
            <w:proofErr w:type="gramEnd"/>
            <w:r w:rsidRPr="00DB6637">
              <w:t xml:space="preserve"> i eksisterende løsninger uten behov for ombygging, utskifting av tilstøtende komponenter eller svekkelse av funksjon, sikkerhet eller etterlevelse av gjeldende krav, herunder krav til brann, rømning og universell utforming.</w:t>
            </w:r>
          </w:p>
          <w:p w14:paraId="702D9C02" w14:textId="77777777" w:rsidR="001F7173" w:rsidRPr="00DB6637" w:rsidRDefault="001F7173" w:rsidP="00DD101E">
            <w:r w:rsidRPr="00DB6637">
              <w:t>Med kompatibilitet menes at produktene har tilsvarende funksjon, kvalitet, sikkerhetsnivå og levetid, og at de er dokumentert egnet til å fungere sammen med eksisterende systemer i praktisk drift.</w:t>
            </w:r>
          </w:p>
          <w:p w14:paraId="0A294CBB" w14:textId="77777777" w:rsidR="001F7173" w:rsidRPr="00DB6637" w:rsidRDefault="001F7173" w:rsidP="00DD101E">
            <w:r w:rsidRPr="00DB6637">
              <w:t>Leverandøren er ansvarlig for at tilbudte produkter kan monteres og fungere i eksisterende løsning uten uforholdsmessige tilpasninger eller negative konsekvenser for funksjon, sikkerhet eller regelverksetterlevelse, herunder bortfall av sertifisering på produkter. Produkter som ikke oppfyller disse forutsetningene anses for ikke å oppfylle kravene i anskaffelsen.</w:t>
            </w:r>
          </w:p>
          <w:p w14:paraId="50F27B90" w14:textId="77777777" w:rsidR="00EC536F" w:rsidRPr="00DB6637" w:rsidRDefault="00EC536F" w:rsidP="00DD101E">
            <w:r w:rsidRPr="00DB6637">
              <w:lastRenderedPageBreak/>
              <w:t xml:space="preserve">Leverandør skal kunne levere produkter og varer i henhold til vedlagt produktliste med krav. Listen omfatter følgende varer og produkter, og er ikke uttømmende: </w:t>
            </w:r>
          </w:p>
          <w:p w14:paraId="017B3189" w14:textId="77777777" w:rsidR="00EC536F" w:rsidRPr="00DB6637" w:rsidRDefault="00EC536F" w:rsidP="00AE6BF2">
            <w:pPr>
              <w:pStyle w:val="Listeavsnitt"/>
              <w:numPr>
                <w:ilvl w:val="0"/>
                <w:numId w:val="44"/>
              </w:numPr>
            </w:pPr>
            <w:r w:rsidRPr="00DB6637">
              <w:t>Låskasser (elektromekanisk og mekaniske)</w:t>
            </w:r>
          </w:p>
          <w:p w14:paraId="6E280FA9" w14:textId="77777777" w:rsidR="00EC536F" w:rsidRPr="00DB6637" w:rsidRDefault="00EC536F" w:rsidP="00AE6BF2">
            <w:pPr>
              <w:pStyle w:val="Listeavsnitt"/>
              <w:numPr>
                <w:ilvl w:val="0"/>
                <w:numId w:val="44"/>
              </w:numPr>
            </w:pPr>
            <w:r w:rsidRPr="00DB6637">
              <w:t>Sluttstykker (elektroniske og mekaniske)</w:t>
            </w:r>
          </w:p>
          <w:p w14:paraId="11EDBDC2" w14:textId="77777777" w:rsidR="00EC536F" w:rsidRPr="00DB6637" w:rsidRDefault="00EC536F" w:rsidP="00AE6BF2">
            <w:pPr>
              <w:pStyle w:val="Listeavsnitt"/>
              <w:numPr>
                <w:ilvl w:val="0"/>
                <w:numId w:val="44"/>
              </w:numPr>
            </w:pPr>
            <w:r w:rsidRPr="00DB6637">
              <w:t>Sylindre (elektroniske og mekaniske)</w:t>
            </w:r>
          </w:p>
          <w:p w14:paraId="68958820" w14:textId="77777777" w:rsidR="00EC536F" w:rsidRPr="00DB6637" w:rsidRDefault="00EC536F" w:rsidP="00AE6BF2">
            <w:pPr>
              <w:pStyle w:val="Listeavsnitt"/>
              <w:numPr>
                <w:ilvl w:val="0"/>
                <w:numId w:val="44"/>
              </w:numPr>
            </w:pPr>
            <w:r w:rsidRPr="00DB6637">
              <w:t>Grensesnittbokser og tilhørende kabling</w:t>
            </w:r>
          </w:p>
          <w:p w14:paraId="4B942CDC" w14:textId="77777777" w:rsidR="00EC536F" w:rsidRPr="00DB6637" w:rsidRDefault="00EC536F" w:rsidP="00AE6BF2">
            <w:pPr>
              <w:pStyle w:val="Listeavsnitt"/>
              <w:numPr>
                <w:ilvl w:val="0"/>
                <w:numId w:val="44"/>
              </w:numPr>
            </w:pPr>
            <w:r w:rsidRPr="00DB6637">
              <w:t>Beslag (alle typer)</w:t>
            </w:r>
          </w:p>
          <w:p w14:paraId="0E89C9B8" w14:textId="77777777" w:rsidR="00EC536F" w:rsidRPr="00DB6637" w:rsidRDefault="00EC536F" w:rsidP="00AE6BF2">
            <w:pPr>
              <w:pStyle w:val="Listeavsnitt"/>
              <w:numPr>
                <w:ilvl w:val="0"/>
                <w:numId w:val="44"/>
              </w:numPr>
            </w:pPr>
            <w:r w:rsidRPr="00DB6637">
              <w:t>Dørvridere og håndtak</w:t>
            </w:r>
          </w:p>
          <w:p w14:paraId="570C4A7F" w14:textId="77777777" w:rsidR="00EC536F" w:rsidRPr="00DB6637" w:rsidRDefault="00EC536F" w:rsidP="00AE6BF2">
            <w:pPr>
              <w:pStyle w:val="Listeavsnitt"/>
              <w:numPr>
                <w:ilvl w:val="0"/>
                <w:numId w:val="44"/>
              </w:numPr>
            </w:pPr>
            <w:r w:rsidRPr="00DB6637">
              <w:t>Dørlukkere og dørautomatikk (elektroniske og mekaniske)</w:t>
            </w:r>
          </w:p>
          <w:p w14:paraId="0D92BBE3" w14:textId="77777777" w:rsidR="00EC536F" w:rsidRPr="00DB6637" w:rsidRDefault="00EC536F" w:rsidP="00AE6BF2">
            <w:pPr>
              <w:pStyle w:val="Listeavsnitt"/>
              <w:numPr>
                <w:ilvl w:val="0"/>
                <w:numId w:val="44"/>
              </w:numPr>
            </w:pPr>
            <w:r w:rsidRPr="00DB6637">
              <w:t>Sensorsystemer til dørautomatikk</w:t>
            </w:r>
          </w:p>
          <w:p w14:paraId="513EAD75" w14:textId="77777777" w:rsidR="00EC536F" w:rsidRPr="00DB6637" w:rsidRDefault="00EC536F" w:rsidP="00AE6BF2">
            <w:pPr>
              <w:pStyle w:val="Listeavsnitt"/>
              <w:numPr>
                <w:ilvl w:val="0"/>
                <w:numId w:val="44"/>
              </w:numPr>
            </w:pPr>
            <w:r w:rsidRPr="00DB6637">
              <w:t>Digitale låssystemer, ILOQ eller tilsvarende (inklusive overordnede plattformer)</w:t>
            </w:r>
          </w:p>
          <w:p w14:paraId="6C9151F8" w14:textId="77777777" w:rsidR="00EC536F" w:rsidRPr="00DB6637" w:rsidRDefault="00EC536F" w:rsidP="00AE6BF2">
            <w:pPr>
              <w:pStyle w:val="Listeavsnitt"/>
              <w:numPr>
                <w:ilvl w:val="0"/>
                <w:numId w:val="44"/>
              </w:numPr>
            </w:pPr>
            <w:r w:rsidRPr="00DB6637">
              <w:t>Rømningsutstyr (elektroniske og mekaniske)</w:t>
            </w:r>
          </w:p>
          <w:p w14:paraId="1E028996" w14:textId="77777777" w:rsidR="00EC536F" w:rsidRPr="00DB6637" w:rsidRDefault="00EC536F" w:rsidP="00AE6BF2">
            <w:pPr>
              <w:pStyle w:val="Listeavsnitt"/>
              <w:numPr>
                <w:ilvl w:val="0"/>
                <w:numId w:val="44"/>
              </w:numPr>
            </w:pPr>
            <w:r w:rsidRPr="00DB6637">
              <w:t>Motorlåser</w:t>
            </w:r>
          </w:p>
          <w:p w14:paraId="626507F2" w14:textId="77777777" w:rsidR="00EC536F" w:rsidRPr="00DB6637" w:rsidRDefault="00EC536F" w:rsidP="00AE6BF2">
            <w:pPr>
              <w:pStyle w:val="Listeavsnitt"/>
              <w:numPr>
                <w:ilvl w:val="0"/>
                <w:numId w:val="44"/>
              </w:numPr>
            </w:pPr>
            <w:r w:rsidRPr="00DB6637">
              <w:t xml:space="preserve">Systemnøkler </w:t>
            </w:r>
          </w:p>
          <w:p w14:paraId="58EEC18E" w14:textId="77777777" w:rsidR="00EC536F" w:rsidRPr="00DB6637" w:rsidRDefault="00EC536F" w:rsidP="00AE6BF2">
            <w:pPr>
              <w:pStyle w:val="Listeavsnitt"/>
              <w:numPr>
                <w:ilvl w:val="0"/>
                <w:numId w:val="44"/>
              </w:numPr>
            </w:pPr>
            <w:r w:rsidRPr="00DB6637">
              <w:t>Kabling ferdigterminert i grensesnittbokser</w:t>
            </w:r>
          </w:p>
          <w:p w14:paraId="5A843AFA" w14:textId="77777777" w:rsidR="00EC536F" w:rsidRPr="00DB6637" w:rsidRDefault="00EC536F" w:rsidP="00AE6BF2">
            <w:pPr>
              <w:pStyle w:val="Listeavsnitt"/>
              <w:numPr>
                <w:ilvl w:val="0"/>
                <w:numId w:val="44"/>
              </w:numPr>
            </w:pPr>
            <w:r w:rsidRPr="00DB6637">
              <w:t>Låser med microbrytere</w:t>
            </w:r>
          </w:p>
          <w:p w14:paraId="1DD77339" w14:textId="217BF97B" w:rsidR="00EC536F" w:rsidRPr="00DB6637" w:rsidRDefault="00EC536F" w:rsidP="00AE6BF2">
            <w:pPr>
              <w:pStyle w:val="Listeavsnitt"/>
              <w:numPr>
                <w:ilvl w:val="0"/>
                <w:numId w:val="44"/>
              </w:numPr>
            </w:pPr>
            <w:r w:rsidRPr="00DB6637">
              <w:t>Ferdig installert magnetkontak</w:t>
            </w:r>
            <w:r w:rsidR="00CF1081" w:rsidRPr="00DB6637">
              <w:t>t</w:t>
            </w:r>
            <w:r w:rsidRPr="00DB6637">
              <w:t>er</w:t>
            </w:r>
          </w:p>
          <w:p w14:paraId="6D6C027C" w14:textId="77777777" w:rsidR="00EC536F" w:rsidRPr="00DB6637" w:rsidRDefault="00EC536F" w:rsidP="00AE6BF2">
            <w:pPr>
              <w:pStyle w:val="Listeavsnitt"/>
              <w:numPr>
                <w:ilvl w:val="0"/>
                <w:numId w:val="44"/>
              </w:numPr>
            </w:pPr>
            <w:r w:rsidRPr="00DB6637">
              <w:t xml:space="preserve">Ferdig installert magnetlås </w:t>
            </w:r>
          </w:p>
          <w:p w14:paraId="63A83266" w14:textId="77777777" w:rsidR="00EC536F" w:rsidRPr="00DB6637" w:rsidRDefault="00EC536F" w:rsidP="00AE6BF2">
            <w:pPr>
              <w:pStyle w:val="Listeavsnitt"/>
              <w:numPr>
                <w:ilvl w:val="0"/>
                <w:numId w:val="44"/>
              </w:numPr>
            </w:pPr>
            <w:r w:rsidRPr="00DB6637">
              <w:t>Nøkkelskap (elektroniske og mekaniske)</w:t>
            </w:r>
          </w:p>
          <w:p w14:paraId="46A26DDD" w14:textId="77777777" w:rsidR="00EC536F" w:rsidRPr="00DB6637" w:rsidRDefault="00EC536F" w:rsidP="00AE6BF2">
            <w:pPr>
              <w:pStyle w:val="Listeavsnitt"/>
              <w:numPr>
                <w:ilvl w:val="0"/>
                <w:numId w:val="44"/>
              </w:numPr>
            </w:pPr>
            <w:r w:rsidRPr="00DB6637">
              <w:t>Kontrollere</w:t>
            </w:r>
            <w:r w:rsidRPr="00AE6BF2">
              <w:rPr>
                <w:spacing w:val="-4"/>
              </w:rPr>
              <w:t xml:space="preserve"> </w:t>
            </w:r>
            <w:r w:rsidRPr="00DB6637">
              <w:t>at</w:t>
            </w:r>
            <w:r w:rsidRPr="00AE6BF2">
              <w:rPr>
                <w:spacing w:val="-4"/>
              </w:rPr>
              <w:t xml:space="preserve"> </w:t>
            </w:r>
            <w:r w:rsidRPr="00DB6637">
              <w:t>rømningssignaler</w:t>
            </w:r>
            <w:r w:rsidRPr="00AE6BF2">
              <w:rPr>
                <w:spacing w:val="-4"/>
              </w:rPr>
              <w:t xml:space="preserve"> </w:t>
            </w:r>
            <w:r w:rsidRPr="00DB6637">
              <w:t>frigjør</w:t>
            </w:r>
            <w:r w:rsidRPr="00AE6BF2">
              <w:rPr>
                <w:spacing w:val="-4"/>
              </w:rPr>
              <w:t xml:space="preserve"> </w:t>
            </w:r>
            <w:r w:rsidRPr="00DB6637">
              <w:t>automatikken,</w:t>
            </w:r>
            <w:r w:rsidRPr="00AE6BF2">
              <w:rPr>
                <w:spacing w:val="-4"/>
              </w:rPr>
              <w:t xml:space="preserve"> </w:t>
            </w:r>
            <w:r w:rsidRPr="00DB6637">
              <w:t>hvis</w:t>
            </w:r>
            <w:r w:rsidRPr="00AE6BF2">
              <w:rPr>
                <w:spacing w:val="-4"/>
              </w:rPr>
              <w:t xml:space="preserve"> </w:t>
            </w:r>
            <w:r w:rsidRPr="00DB6637">
              <w:t>det</w:t>
            </w:r>
            <w:r w:rsidRPr="00AE6BF2">
              <w:rPr>
                <w:spacing w:val="-4"/>
              </w:rPr>
              <w:t xml:space="preserve"> </w:t>
            </w:r>
            <w:r w:rsidRPr="00DB6637">
              <w:t>er</w:t>
            </w:r>
            <w:r w:rsidRPr="00AE6BF2">
              <w:rPr>
                <w:spacing w:val="-4"/>
              </w:rPr>
              <w:t xml:space="preserve"> </w:t>
            </w:r>
            <w:r w:rsidRPr="00DB6637">
              <w:t>en</w:t>
            </w:r>
            <w:r w:rsidRPr="00AE6BF2">
              <w:rPr>
                <w:spacing w:val="-4"/>
              </w:rPr>
              <w:t xml:space="preserve"> </w:t>
            </w:r>
            <w:r w:rsidRPr="00DB6637">
              <w:t>del</w:t>
            </w:r>
            <w:r w:rsidRPr="00AE6BF2">
              <w:rPr>
                <w:spacing w:val="-4"/>
              </w:rPr>
              <w:t xml:space="preserve"> </w:t>
            </w:r>
            <w:r w:rsidRPr="00DB6637">
              <w:t xml:space="preserve">av </w:t>
            </w:r>
            <w:r w:rsidRPr="00AE6BF2">
              <w:rPr>
                <w:spacing w:val="-2"/>
              </w:rPr>
              <w:t>branntegninger</w:t>
            </w:r>
          </w:p>
          <w:p w14:paraId="2910964A" w14:textId="3313804A" w:rsidR="0027081D" w:rsidRPr="00AE6BF2" w:rsidRDefault="00EC536F" w:rsidP="00DD101E">
            <w:pPr>
              <w:pStyle w:val="Listeavsnitt"/>
              <w:numPr>
                <w:ilvl w:val="0"/>
                <w:numId w:val="44"/>
              </w:numPr>
            </w:pPr>
            <w:r w:rsidRPr="00AE6BF2">
              <w:rPr>
                <w:spacing w:val="-2"/>
              </w:rPr>
              <w:t xml:space="preserve">Nøkkeldatabasesystem </w:t>
            </w:r>
          </w:p>
          <w:p w14:paraId="7E44D227" w14:textId="77777777" w:rsidR="00AE6BF2" w:rsidRPr="00AE6BF2" w:rsidRDefault="00AE6BF2" w:rsidP="00AE6BF2">
            <w:pPr>
              <w:pStyle w:val="Listeavsnitt"/>
            </w:pPr>
          </w:p>
          <w:p w14:paraId="17E7ACF5" w14:textId="6711191E" w:rsidR="0027081D" w:rsidRPr="00DB6637" w:rsidRDefault="0027081D" w:rsidP="00DD101E">
            <w:r w:rsidRPr="00DB6637">
              <w:t xml:space="preserve">Se også vedlegg til Bilag </w:t>
            </w:r>
            <w:r w:rsidR="00C85F05" w:rsidRPr="00DB6637">
              <w:t>1 – produktliste med krav.</w:t>
            </w:r>
          </w:p>
        </w:tc>
        <w:tc>
          <w:tcPr>
            <w:tcW w:w="113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49CAF42" w14:textId="5723233D" w:rsidR="006E76E0" w:rsidRPr="00DB6637" w:rsidRDefault="1716A03A" w:rsidP="00DD101E">
            <w:bookmarkStart w:id="23" w:name="_Toc923648520"/>
            <w:r w:rsidRPr="00DB6637">
              <w:lastRenderedPageBreak/>
              <w:t>M</w:t>
            </w:r>
            <w:bookmarkEnd w:id="23"/>
          </w:p>
        </w:tc>
      </w:tr>
      <w:tr w:rsidR="006E76E0" w:rsidRPr="006E76E0" w14:paraId="49C52202" w14:textId="77777777" w:rsidTr="075C8121">
        <w:trPr>
          <w:cantSplit/>
          <w:trHeight w:val="300"/>
        </w:trPr>
        <w:tc>
          <w:tcPr>
            <w:tcW w:w="85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3F6A2BC" w14:textId="0DE3F638" w:rsidR="006E76E0" w:rsidRPr="006E76E0" w:rsidRDefault="49023B48" w:rsidP="00DD101E">
            <w:pPr>
              <w:rPr>
                <w:sz w:val="24"/>
                <w:szCs w:val="24"/>
              </w:rPr>
            </w:pPr>
            <w:r w:rsidRPr="075C8121">
              <w:lastRenderedPageBreak/>
              <w:t>3.7.3</w:t>
            </w:r>
          </w:p>
        </w:tc>
        <w:tc>
          <w:tcPr>
            <w:tcW w:w="722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5AE2607" w14:textId="1FF1106E" w:rsidR="002208F3" w:rsidRPr="00AE6BF2" w:rsidRDefault="002208F3" w:rsidP="00AE6BF2">
            <w:pPr>
              <w:spacing w:after="0"/>
              <w:rPr>
                <w:b/>
                <w:bCs/>
              </w:rPr>
            </w:pPr>
            <w:bookmarkStart w:id="24" w:name="_Toc218586279"/>
            <w:bookmarkStart w:id="25" w:name="_Toc816068652"/>
            <w:r w:rsidRPr="00AE6BF2">
              <w:rPr>
                <w:b/>
                <w:bCs/>
              </w:rPr>
              <w:t>Bestilling av service/støtte daglig drift – avrop</w:t>
            </w:r>
            <w:bookmarkEnd w:id="24"/>
            <w:bookmarkEnd w:id="25"/>
          </w:p>
          <w:p w14:paraId="5E1E973A" w14:textId="518BF84D" w:rsidR="002208F3" w:rsidRPr="0011757E" w:rsidRDefault="002208F3" w:rsidP="00DD101E">
            <w:r>
              <w:t xml:space="preserve">Detaljer for bestillingene som omhandler </w:t>
            </w:r>
            <w:proofErr w:type="spellStart"/>
            <w:r w:rsidR="020BB10E">
              <w:t>VAV</w:t>
            </w:r>
            <w:r w:rsidR="7D66284F">
              <w:t>s</w:t>
            </w:r>
            <w:proofErr w:type="spellEnd"/>
            <w:r>
              <w:t xml:space="preserve"> skjermede anlegg legges på </w:t>
            </w:r>
            <w:proofErr w:type="spellStart"/>
            <w:r w:rsidR="77F9CD01">
              <w:t>VAV</w:t>
            </w:r>
            <w:r w:rsidR="7D66284F" w:rsidRPr="00E64AE9">
              <w:t>s</w:t>
            </w:r>
            <w:proofErr w:type="spellEnd"/>
            <w:r w:rsidRPr="00E64AE9">
              <w:t xml:space="preserve"> graderte nettverk (presenteres </w:t>
            </w:r>
            <w:r w:rsidR="00CE3135">
              <w:t xml:space="preserve">etter </w:t>
            </w:r>
            <w:r w:rsidRPr="00E64AE9">
              <w:t>avtaleinngåelse)</w:t>
            </w:r>
            <w:r w:rsidRPr="0011757E">
              <w:rPr>
                <w:spacing w:val="-4"/>
              </w:rPr>
              <w:t xml:space="preserve"> </w:t>
            </w:r>
            <w:r w:rsidRPr="00E64AE9">
              <w:t>hvor</w:t>
            </w:r>
            <w:r w:rsidRPr="0011757E">
              <w:rPr>
                <w:spacing w:val="-4"/>
              </w:rPr>
              <w:t xml:space="preserve"> </w:t>
            </w:r>
            <w:r w:rsidRPr="00E64AE9">
              <w:t>man</w:t>
            </w:r>
            <w:r w:rsidRPr="0011757E">
              <w:rPr>
                <w:spacing w:val="-4"/>
              </w:rPr>
              <w:t xml:space="preserve"> </w:t>
            </w:r>
            <w:r>
              <w:t>også skal</w:t>
            </w:r>
            <w:r w:rsidRPr="0011757E">
              <w:rPr>
                <w:spacing w:val="-4"/>
              </w:rPr>
              <w:t xml:space="preserve"> </w:t>
            </w:r>
            <w:r w:rsidRPr="00E64AE9">
              <w:t>spore</w:t>
            </w:r>
            <w:r w:rsidRPr="0011757E">
              <w:rPr>
                <w:spacing w:val="-4"/>
              </w:rPr>
              <w:t xml:space="preserve"> </w:t>
            </w:r>
            <w:r w:rsidRPr="00E64AE9">
              <w:t>fremgangen</w:t>
            </w:r>
            <w:r w:rsidRPr="0011757E">
              <w:rPr>
                <w:spacing w:val="-4"/>
              </w:rPr>
              <w:t xml:space="preserve"> </w:t>
            </w:r>
            <w:r w:rsidRPr="00E64AE9">
              <w:t>i</w:t>
            </w:r>
            <w:r w:rsidRPr="0011757E">
              <w:rPr>
                <w:spacing w:val="-4"/>
              </w:rPr>
              <w:t xml:space="preserve"> </w:t>
            </w:r>
            <w:r w:rsidRPr="00E64AE9">
              <w:t>bestillingene.</w:t>
            </w:r>
            <w:r w:rsidRPr="0011757E">
              <w:rPr>
                <w:spacing w:val="-4"/>
              </w:rPr>
              <w:t xml:space="preserve"> </w:t>
            </w:r>
            <w:r w:rsidR="0149D333" w:rsidRPr="0011757E">
              <w:rPr>
                <w:spacing w:val="-4"/>
              </w:rPr>
              <w:t>VAV</w:t>
            </w:r>
            <w:r w:rsidRPr="0011757E">
              <w:rPr>
                <w:spacing w:val="-4"/>
              </w:rPr>
              <w:t xml:space="preserve"> </w:t>
            </w:r>
            <w:r w:rsidRPr="00E64AE9">
              <w:t xml:space="preserve">vil legge til rette for </w:t>
            </w:r>
            <w:r>
              <w:t xml:space="preserve">opplæring og tilgang til VAV sitt graderte nettverk. </w:t>
            </w:r>
          </w:p>
          <w:p w14:paraId="5125DB24" w14:textId="33CBE1A3" w:rsidR="002208F3" w:rsidRPr="00AE6BF2" w:rsidRDefault="002208F3" w:rsidP="00AE6BF2">
            <w:pPr>
              <w:spacing w:after="0"/>
              <w:rPr>
                <w:b/>
                <w:bCs/>
              </w:rPr>
            </w:pPr>
            <w:bookmarkStart w:id="26" w:name="_Toc218586281"/>
            <w:bookmarkStart w:id="27" w:name="_Toc1097662487"/>
            <w:r w:rsidRPr="00AE6BF2">
              <w:rPr>
                <w:b/>
                <w:bCs/>
              </w:rPr>
              <w:t>Krav til service og feilretting</w:t>
            </w:r>
            <w:bookmarkEnd w:id="26"/>
            <w:bookmarkEnd w:id="27"/>
          </w:p>
          <w:p w14:paraId="369A28F4" w14:textId="4C1819F8" w:rsidR="002208F3" w:rsidRPr="00EB3179" w:rsidRDefault="002208F3" w:rsidP="00DD101E">
            <w:r>
              <w:t xml:space="preserve">Når Leverandør har gjennomført service/feilrettingsoppdrag for </w:t>
            </w:r>
            <w:r w:rsidR="5A87CF2B" w:rsidRPr="52F77D66">
              <w:t>VAV</w:t>
            </w:r>
            <w:r>
              <w:t xml:space="preserve">, plikter Leverandør å oppdatere eksisterende dokumentasjon på </w:t>
            </w:r>
            <w:proofErr w:type="spellStart"/>
            <w:r w:rsidR="56828B04" w:rsidRPr="52F77D66">
              <w:t>VAV</w:t>
            </w:r>
            <w:r w:rsidR="7D66284F" w:rsidRPr="52F77D66">
              <w:t>s</w:t>
            </w:r>
            <w:proofErr w:type="spellEnd"/>
            <w:r>
              <w:t xml:space="preserve"> systemer. </w:t>
            </w:r>
          </w:p>
          <w:p w14:paraId="5321F82C" w14:textId="1D7BAC8A" w:rsidR="002208F3" w:rsidRPr="00AE6BF2" w:rsidRDefault="002208F3" w:rsidP="00AE6BF2">
            <w:pPr>
              <w:spacing w:after="0"/>
              <w:rPr>
                <w:b/>
                <w:bCs/>
              </w:rPr>
            </w:pPr>
            <w:bookmarkStart w:id="28" w:name="2.3._Estimert_timeantall_serviceoppdrag"/>
            <w:bookmarkStart w:id="29" w:name="_Toc218586282"/>
            <w:bookmarkStart w:id="30" w:name="_Toc1472353036"/>
            <w:bookmarkEnd w:id="28"/>
            <w:r w:rsidRPr="00AE6BF2">
              <w:rPr>
                <w:b/>
                <w:bCs/>
              </w:rPr>
              <w:t>Programvareoppdatering og støttefunksjon – automatikk og styring</w:t>
            </w:r>
            <w:bookmarkEnd w:id="29"/>
            <w:bookmarkEnd w:id="30"/>
          </w:p>
          <w:p w14:paraId="593AA087" w14:textId="16BF3465" w:rsidR="002208F3" w:rsidRPr="00EB3179" w:rsidRDefault="002208F3" w:rsidP="00DD101E">
            <w:r>
              <w:t>Leverandør</w:t>
            </w:r>
            <w:r w:rsidRPr="00EB3179">
              <w:t xml:space="preserve"> skal</w:t>
            </w:r>
            <w:r w:rsidR="00057E68">
              <w:t xml:space="preserve"> </w:t>
            </w:r>
            <w:r w:rsidRPr="00EB3179">
              <w:t xml:space="preserve">gjennomføre oppdateringer når det er ny programvare tilgjengelig, etter avtale med </w:t>
            </w:r>
            <w:r w:rsidR="3973B19E" w:rsidRPr="00EB3179">
              <w:t>VAV</w:t>
            </w:r>
            <w:r w:rsidR="7D66284F" w:rsidRPr="00EB3179">
              <w:t>.</w:t>
            </w:r>
            <w:r w:rsidRPr="00EB3179">
              <w:t xml:space="preserve"> </w:t>
            </w:r>
            <w:r>
              <w:t>Leverandør</w:t>
            </w:r>
            <w:r w:rsidRPr="00EB3179">
              <w:t xml:space="preserve"> skal anbefale når det er hensiktsmessig å gjennomføre denne oppdateringen. Dette skal </w:t>
            </w:r>
            <w:r>
              <w:t>Leverandør</w:t>
            </w:r>
            <w:r w:rsidRPr="00EB3179">
              <w:t xml:space="preserve"> gjøre for alle låssystemer knyttet til sikringen</w:t>
            </w:r>
            <w:r w:rsidRPr="00EB3179">
              <w:rPr>
                <w:spacing w:val="-3"/>
              </w:rPr>
              <w:t xml:space="preserve"> </w:t>
            </w:r>
            <w:r w:rsidRPr="00EB3179">
              <w:t>i</w:t>
            </w:r>
            <w:r w:rsidRPr="00EB3179">
              <w:rPr>
                <w:spacing w:val="-3"/>
              </w:rPr>
              <w:t xml:space="preserve"> </w:t>
            </w:r>
            <w:r w:rsidR="2DD92890" w:rsidRPr="00EB3179">
              <w:rPr>
                <w:spacing w:val="-3"/>
              </w:rPr>
              <w:t>VAV</w:t>
            </w:r>
            <w:r w:rsidR="7D66284F" w:rsidRPr="00EB3179">
              <w:t>.</w:t>
            </w:r>
            <w:r w:rsidRPr="00EB3179">
              <w:rPr>
                <w:spacing w:val="-3"/>
              </w:rPr>
              <w:t xml:space="preserve"> </w:t>
            </w:r>
            <w:r>
              <w:t>Leverandør</w:t>
            </w:r>
            <w:r w:rsidRPr="00EB3179">
              <w:rPr>
                <w:spacing w:val="-3"/>
              </w:rPr>
              <w:t xml:space="preserve"> </w:t>
            </w:r>
            <w:r w:rsidRPr="00EB3179">
              <w:t>skal</w:t>
            </w:r>
            <w:r w:rsidRPr="00EB3179">
              <w:rPr>
                <w:spacing w:val="-3"/>
              </w:rPr>
              <w:t xml:space="preserve"> </w:t>
            </w:r>
            <w:r w:rsidRPr="00EB3179">
              <w:t>planlegge</w:t>
            </w:r>
            <w:r w:rsidRPr="00EB3179">
              <w:rPr>
                <w:spacing w:val="-3"/>
              </w:rPr>
              <w:t xml:space="preserve"> </w:t>
            </w:r>
            <w:r w:rsidRPr="00EB3179">
              <w:t>oppdateringen</w:t>
            </w:r>
            <w:r w:rsidRPr="00EB3179">
              <w:rPr>
                <w:spacing w:val="-3"/>
              </w:rPr>
              <w:t xml:space="preserve"> </w:t>
            </w:r>
            <w:r w:rsidRPr="00EB3179">
              <w:t>og</w:t>
            </w:r>
            <w:r w:rsidRPr="00EB3179">
              <w:rPr>
                <w:spacing w:val="-3"/>
              </w:rPr>
              <w:t xml:space="preserve"> </w:t>
            </w:r>
            <w:r w:rsidRPr="00EB3179">
              <w:t>levere</w:t>
            </w:r>
            <w:r w:rsidRPr="00EB3179">
              <w:rPr>
                <w:spacing w:val="-3"/>
              </w:rPr>
              <w:t xml:space="preserve"> </w:t>
            </w:r>
            <w:r w:rsidRPr="00EB3179">
              <w:t>et</w:t>
            </w:r>
            <w:r w:rsidRPr="00EB3179">
              <w:rPr>
                <w:spacing w:val="-3"/>
              </w:rPr>
              <w:t xml:space="preserve"> </w:t>
            </w:r>
            <w:r w:rsidRPr="00EB3179">
              <w:t>kostnadsestimat</w:t>
            </w:r>
            <w:r w:rsidRPr="00EB3179">
              <w:rPr>
                <w:spacing w:val="-3"/>
              </w:rPr>
              <w:t xml:space="preserve"> </w:t>
            </w:r>
            <w:r w:rsidRPr="00EB3179">
              <w:t xml:space="preserve">som også omfatter og beskriver varighet på oppdateringen, samt ressursbehov fra </w:t>
            </w:r>
            <w:r>
              <w:t>Leverandør</w:t>
            </w:r>
            <w:r w:rsidRPr="00EB3179">
              <w:t xml:space="preserve"> og </w:t>
            </w:r>
            <w:r w:rsidR="4C518138" w:rsidRPr="00EB3179">
              <w:t>VAV</w:t>
            </w:r>
            <w:r w:rsidR="7D66284F" w:rsidRPr="00EB3179">
              <w:t>.</w:t>
            </w:r>
            <w:r w:rsidRPr="00EB3179">
              <w:t xml:space="preserve"> Oppdateringsplanen med estimat skal godkjennes av </w:t>
            </w:r>
            <w:r w:rsidR="32AC8641" w:rsidRPr="00EB3179">
              <w:t>VAV</w:t>
            </w:r>
            <w:r w:rsidRPr="00EB3179">
              <w:t xml:space="preserve"> før programvareoppdatering gjennomføres. Programvareoppdatering omfatter, men ikke uttømmende, følgende:</w:t>
            </w:r>
          </w:p>
          <w:p w14:paraId="392D2E24" w14:textId="77777777" w:rsidR="002208F3" w:rsidRPr="00EB3179" w:rsidRDefault="002208F3" w:rsidP="00AE6BF2">
            <w:pPr>
              <w:pStyle w:val="Listeavsnitt"/>
              <w:numPr>
                <w:ilvl w:val="0"/>
                <w:numId w:val="45"/>
              </w:numPr>
            </w:pPr>
            <w:r w:rsidRPr="00EB3179">
              <w:t xml:space="preserve">Oppdatering av operativsystem som er tilknyttet automatikk og </w:t>
            </w:r>
            <w:r w:rsidRPr="00AE6BF2">
              <w:rPr>
                <w:spacing w:val="-2"/>
              </w:rPr>
              <w:t>styring</w:t>
            </w:r>
          </w:p>
          <w:p w14:paraId="154FDF6A" w14:textId="77777777" w:rsidR="002208F3" w:rsidRPr="00EB3179" w:rsidRDefault="002208F3" w:rsidP="00AE6BF2">
            <w:pPr>
              <w:pStyle w:val="Listeavsnitt"/>
              <w:numPr>
                <w:ilvl w:val="0"/>
                <w:numId w:val="45"/>
              </w:numPr>
            </w:pPr>
            <w:r w:rsidRPr="00EB3179">
              <w:t xml:space="preserve">Oppdatering av programvare, </w:t>
            </w:r>
            <w:proofErr w:type="spellStart"/>
            <w:r w:rsidRPr="00AE6BF2">
              <w:rPr>
                <w:spacing w:val="-2"/>
              </w:rPr>
              <w:t>firmware</w:t>
            </w:r>
            <w:proofErr w:type="spellEnd"/>
          </w:p>
          <w:p w14:paraId="343AB229" w14:textId="77777777" w:rsidR="002208F3" w:rsidRPr="008A37FD" w:rsidRDefault="002208F3" w:rsidP="00AE6BF2">
            <w:pPr>
              <w:pStyle w:val="Listeavsnitt"/>
              <w:numPr>
                <w:ilvl w:val="0"/>
                <w:numId w:val="45"/>
              </w:numPr>
            </w:pPr>
            <w:r w:rsidRPr="00EB3179">
              <w:t xml:space="preserve">Oppdatering av nødvendig </w:t>
            </w:r>
            <w:proofErr w:type="gramStart"/>
            <w:r w:rsidRPr="00EB3179">
              <w:t>hardware</w:t>
            </w:r>
            <w:proofErr w:type="gramEnd"/>
            <w:r w:rsidRPr="00EB3179">
              <w:t xml:space="preserve"> som opprettholder opprinnelig </w:t>
            </w:r>
            <w:r w:rsidRPr="00AE6BF2">
              <w:rPr>
                <w:spacing w:val="-2"/>
              </w:rPr>
              <w:t>funksjonalitet</w:t>
            </w:r>
          </w:p>
          <w:p w14:paraId="4AD1A1C4" w14:textId="77777777" w:rsidR="002208F3" w:rsidRPr="00EB3179" w:rsidRDefault="002208F3" w:rsidP="00DD101E"/>
          <w:p w14:paraId="5EB45CA6" w14:textId="5B86DA59" w:rsidR="002208F3" w:rsidRPr="00AE6BF2" w:rsidRDefault="002208F3" w:rsidP="00AE6BF2">
            <w:pPr>
              <w:spacing w:after="0"/>
              <w:rPr>
                <w:b/>
                <w:bCs/>
              </w:rPr>
            </w:pPr>
            <w:bookmarkStart w:id="31" w:name="_Toc916470196"/>
            <w:r w:rsidRPr="00AE6BF2">
              <w:rPr>
                <w:b/>
                <w:bCs/>
              </w:rPr>
              <w:t>Årlig ettersyn</w:t>
            </w:r>
            <w:bookmarkEnd w:id="31"/>
          </w:p>
          <w:p w14:paraId="4853446A" w14:textId="4049BA64" w:rsidR="002208F3" w:rsidRPr="00EB3179" w:rsidRDefault="002208F3" w:rsidP="00DD101E">
            <w:r>
              <w:t>Leverandør</w:t>
            </w:r>
            <w:r w:rsidRPr="00EB3179">
              <w:t xml:space="preserve"> skal </w:t>
            </w:r>
            <w:r w:rsidR="637EE3E3" w:rsidRPr="00EB3179">
              <w:t xml:space="preserve">ha kapasitet til å </w:t>
            </w:r>
            <w:r w:rsidRPr="00EB3179">
              <w:t>gjennomføre årlig ettersyn på lås- og beslag på samtlige av etatens objekter</w:t>
            </w:r>
            <w:r w:rsidR="67F1A024" w:rsidRPr="00EB3179">
              <w:t>.</w:t>
            </w:r>
            <w:r w:rsidRPr="00EB3179">
              <w:t xml:space="preserve"> Dette inkluderer eksisterende objekter, samt objekter som kobles på sikringsnettet i fremtidige prosjekter. Tidspunkt for gjennomføringen skal avtales og koordineres med </w:t>
            </w:r>
            <w:r w:rsidR="03BB1A0D" w:rsidRPr="00EB3179">
              <w:t>VAV</w:t>
            </w:r>
            <w:r w:rsidR="7D66284F" w:rsidRPr="00EB3179">
              <w:t>.</w:t>
            </w:r>
            <w:r w:rsidR="7D66284F" w:rsidRPr="00EB3179">
              <w:rPr>
                <w:spacing w:val="-4"/>
              </w:rPr>
              <w:t xml:space="preserve"> </w:t>
            </w:r>
            <w:r w:rsidR="1ADB4E07" w:rsidRPr="00EB3179">
              <w:rPr>
                <w:spacing w:val="-4"/>
              </w:rPr>
              <w:t>VAV</w:t>
            </w:r>
            <w:r>
              <w:t xml:space="preserve"> </w:t>
            </w:r>
            <w:r w:rsidRPr="00EB3179">
              <w:t>kan</w:t>
            </w:r>
            <w:r w:rsidRPr="00EB3179">
              <w:rPr>
                <w:spacing w:val="-4"/>
              </w:rPr>
              <w:t xml:space="preserve"> </w:t>
            </w:r>
            <w:r w:rsidRPr="00EB3179">
              <w:t>stanse</w:t>
            </w:r>
            <w:r w:rsidRPr="00EB3179">
              <w:rPr>
                <w:spacing w:val="-4"/>
              </w:rPr>
              <w:t xml:space="preserve"> </w:t>
            </w:r>
            <w:r w:rsidRPr="00EB3179">
              <w:t>eller</w:t>
            </w:r>
            <w:r w:rsidRPr="00EB3179">
              <w:rPr>
                <w:spacing w:val="-4"/>
              </w:rPr>
              <w:t xml:space="preserve"> </w:t>
            </w:r>
            <w:r w:rsidRPr="00EB3179">
              <w:t>flytte</w:t>
            </w:r>
            <w:r w:rsidRPr="00EB3179">
              <w:rPr>
                <w:spacing w:val="-4"/>
              </w:rPr>
              <w:t xml:space="preserve"> </w:t>
            </w:r>
            <w:r w:rsidRPr="00EB3179">
              <w:t>årlig</w:t>
            </w:r>
            <w:r w:rsidRPr="00EB3179">
              <w:rPr>
                <w:spacing w:val="-4"/>
              </w:rPr>
              <w:t xml:space="preserve"> </w:t>
            </w:r>
            <w:r w:rsidRPr="00EB3179">
              <w:t>ettersyn.</w:t>
            </w:r>
            <w:r w:rsidRPr="00EB3179">
              <w:rPr>
                <w:spacing w:val="-4"/>
              </w:rPr>
              <w:t xml:space="preserve"> </w:t>
            </w:r>
            <w:r w:rsidRPr="00EB3179">
              <w:t>Følgende</w:t>
            </w:r>
            <w:r w:rsidRPr="00EB3179">
              <w:rPr>
                <w:spacing w:val="-4"/>
              </w:rPr>
              <w:t xml:space="preserve"> </w:t>
            </w:r>
            <w:r w:rsidRPr="00EB3179">
              <w:t>momenter</w:t>
            </w:r>
            <w:r w:rsidRPr="00EB3179">
              <w:rPr>
                <w:spacing w:val="-4"/>
              </w:rPr>
              <w:t xml:space="preserve"> </w:t>
            </w:r>
            <w:r w:rsidRPr="00EB3179">
              <w:t>skal kontrolleres, listen er ikke uttømmende:</w:t>
            </w:r>
          </w:p>
          <w:p w14:paraId="3D7476DE" w14:textId="77777777" w:rsidR="002208F3" w:rsidRPr="00C644A4" w:rsidRDefault="002208F3" w:rsidP="00C644A4">
            <w:pPr>
              <w:pStyle w:val="Listeavsnitt"/>
              <w:numPr>
                <w:ilvl w:val="0"/>
                <w:numId w:val="46"/>
              </w:numPr>
            </w:pPr>
            <w:r w:rsidRPr="00C644A4">
              <w:t>Kontroll av funksjonaliteten i hele dørmiljøet</w:t>
            </w:r>
          </w:p>
          <w:p w14:paraId="3800ECC1" w14:textId="77777777" w:rsidR="002208F3" w:rsidRDefault="002208F3" w:rsidP="00C644A4">
            <w:pPr>
              <w:pStyle w:val="Listeavsnitt"/>
              <w:numPr>
                <w:ilvl w:val="0"/>
                <w:numId w:val="46"/>
              </w:numPr>
            </w:pPr>
            <w:r w:rsidRPr="5E95C446">
              <w:t xml:space="preserve">Kontroll av </w:t>
            </w:r>
            <w:r w:rsidRPr="10E09DDE">
              <w:t xml:space="preserve">glidende </w:t>
            </w:r>
            <w:r w:rsidRPr="3B9C95E2">
              <w:t>og</w:t>
            </w:r>
            <w:r w:rsidRPr="10E09DDE">
              <w:t xml:space="preserve"> </w:t>
            </w:r>
            <w:r w:rsidRPr="40A8EF74">
              <w:t xml:space="preserve">motoriserte </w:t>
            </w:r>
            <w:r w:rsidRPr="44F54AB5">
              <w:t>deler</w:t>
            </w:r>
          </w:p>
          <w:p w14:paraId="1687743E" w14:textId="77777777" w:rsidR="002208F3" w:rsidRDefault="002208F3" w:rsidP="00C644A4">
            <w:pPr>
              <w:pStyle w:val="Listeavsnitt"/>
              <w:numPr>
                <w:ilvl w:val="0"/>
                <w:numId w:val="46"/>
              </w:numPr>
            </w:pPr>
            <w:r w:rsidRPr="3E3832BD">
              <w:t xml:space="preserve">Smøring </w:t>
            </w:r>
            <w:r w:rsidRPr="63DC44C8">
              <w:t xml:space="preserve">av </w:t>
            </w:r>
            <w:r w:rsidRPr="5334B066">
              <w:t>bevegelige</w:t>
            </w:r>
            <w:r w:rsidRPr="5D4C865F">
              <w:t xml:space="preserve"> deler</w:t>
            </w:r>
          </w:p>
          <w:p w14:paraId="658336FA" w14:textId="77777777" w:rsidR="002208F3" w:rsidRDefault="002208F3" w:rsidP="00C644A4">
            <w:pPr>
              <w:pStyle w:val="Listeavsnitt"/>
              <w:numPr>
                <w:ilvl w:val="0"/>
                <w:numId w:val="46"/>
              </w:numPr>
            </w:pPr>
            <w:r w:rsidRPr="27BAE8DC">
              <w:lastRenderedPageBreak/>
              <w:t xml:space="preserve">Skifte av </w:t>
            </w:r>
            <w:r w:rsidRPr="24678949">
              <w:t xml:space="preserve">defekte </w:t>
            </w:r>
            <w:r w:rsidRPr="7E96DBAE">
              <w:t>deler</w:t>
            </w:r>
            <w:r w:rsidRPr="01D2789C">
              <w:t xml:space="preserve"> </w:t>
            </w:r>
            <w:r w:rsidRPr="1E624F05">
              <w:t>og/</w:t>
            </w:r>
            <w:r w:rsidRPr="3A6F7A41">
              <w:t xml:space="preserve">eller </w:t>
            </w:r>
            <w:r w:rsidRPr="4BF1DF46">
              <w:t xml:space="preserve">levere en </w:t>
            </w:r>
            <w:r w:rsidRPr="1590E937">
              <w:t xml:space="preserve">plan </w:t>
            </w:r>
            <w:r w:rsidRPr="6E5DE950">
              <w:t>for</w:t>
            </w:r>
            <w:r w:rsidRPr="5166A8D1">
              <w:t xml:space="preserve"> </w:t>
            </w:r>
            <w:r w:rsidRPr="094B07DE">
              <w:t>feilretting</w:t>
            </w:r>
          </w:p>
          <w:p w14:paraId="75E10775" w14:textId="77777777" w:rsidR="002208F3" w:rsidRDefault="002208F3" w:rsidP="00C644A4">
            <w:pPr>
              <w:pStyle w:val="Listeavsnitt"/>
              <w:numPr>
                <w:ilvl w:val="0"/>
                <w:numId w:val="46"/>
              </w:numPr>
            </w:pPr>
            <w:r w:rsidRPr="0E6F1E43">
              <w:t xml:space="preserve">Programmering </w:t>
            </w:r>
            <w:r w:rsidRPr="36D690B2">
              <w:t xml:space="preserve">og </w:t>
            </w:r>
            <w:r w:rsidRPr="265A8D7B">
              <w:t xml:space="preserve">justering </w:t>
            </w:r>
            <w:r w:rsidRPr="6FF8703B">
              <w:t xml:space="preserve">av </w:t>
            </w:r>
            <w:r w:rsidRPr="7A3F24DE">
              <w:t>automatikk</w:t>
            </w:r>
          </w:p>
          <w:p w14:paraId="54E81042" w14:textId="77777777" w:rsidR="002208F3" w:rsidRDefault="002208F3" w:rsidP="00C644A4">
            <w:pPr>
              <w:pStyle w:val="Listeavsnitt"/>
              <w:numPr>
                <w:ilvl w:val="0"/>
                <w:numId w:val="46"/>
              </w:numPr>
            </w:pPr>
            <w:r w:rsidRPr="2592F32C">
              <w:t xml:space="preserve">Levere </w:t>
            </w:r>
            <w:r w:rsidRPr="4E4CE8E9">
              <w:t>tilstands-</w:t>
            </w:r>
            <w:r w:rsidRPr="41B818EA">
              <w:t xml:space="preserve"> </w:t>
            </w:r>
            <w:r w:rsidRPr="43B70F34">
              <w:t>og utbedringsrapporter</w:t>
            </w:r>
            <w:r w:rsidRPr="4A5460E8">
              <w:t xml:space="preserve"> </w:t>
            </w:r>
            <w:r w:rsidRPr="28E4DF3F">
              <w:t xml:space="preserve">på alt testet </w:t>
            </w:r>
            <w:r w:rsidRPr="60109E13">
              <w:t>utstyr</w:t>
            </w:r>
            <w:r w:rsidRPr="63E990EE">
              <w:t xml:space="preserve"> </w:t>
            </w:r>
            <w:r w:rsidRPr="4A281BC4">
              <w:t xml:space="preserve">etter </w:t>
            </w:r>
            <w:r w:rsidRPr="61CD25E3">
              <w:t>utført kontroll</w:t>
            </w:r>
          </w:p>
          <w:p w14:paraId="65C49E73" w14:textId="77777777" w:rsidR="002208F3" w:rsidRDefault="002208F3" w:rsidP="00C644A4">
            <w:pPr>
              <w:pStyle w:val="Listeavsnitt"/>
              <w:numPr>
                <w:ilvl w:val="0"/>
                <w:numId w:val="46"/>
              </w:numPr>
            </w:pPr>
            <w:r w:rsidRPr="6F737768">
              <w:t>Komme med forslag til forbedringer</w:t>
            </w:r>
            <w:r w:rsidRPr="4ED8556E">
              <w:t>,</w:t>
            </w:r>
            <w:r w:rsidRPr="04A4AADA">
              <w:t xml:space="preserve"> </w:t>
            </w:r>
            <w:r w:rsidRPr="3C7866C1">
              <w:t>oppgraderinger</w:t>
            </w:r>
            <w:r w:rsidRPr="2A5CDEE6">
              <w:t xml:space="preserve"> </w:t>
            </w:r>
            <w:r w:rsidRPr="682071D0">
              <w:t xml:space="preserve">og </w:t>
            </w:r>
            <w:r w:rsidRPr="10763908">
              <w:t xml:space="preserve">nye </w:t>
            </w:r>
            <w:r w:rsidRPr="4CF9A431">
              <w:t>løsninger</w:t>
            </w:r>
          </w:p>
          <w:p w14:paraId="42FF7FE3" w14:textId="77777777" w:rsidR="002208F3" w:rsidRPr="00C644A4" w:rsidRDefault="002208F3" w:rsidP="00C644A4">
            <w:pPr>
              <w:pStyle w:val="Listeavsnitt"/>
              <w:numPr>
                <w:ilvl w:val="0"/>
                <w:numId w:val="46"/>
              </w:numPr>
              <w:rPr>
                <w:rFonts w:eastAsia="Oslo Sans Office" w:cs="Oslo Sans Office"/>
              </w:rPr>
            </w:pPr>
            <w:r w:rsidRPr="00C644A4">
              <w:rPr>
                <w:rFonts w:eastAsia="Oslo Sans Office" w:cs="Oslo Sans Office"/>
              </w:rPr>
              <w:t xml:space="preserve">Kontroll av styreskapet og funksjonalitet også visuelt (tretthetsskader ol.) </w:t>
            </w:r>
          </w:p>
          <w:p w14:paraId="5EDA06B2" w14:textId="77777777" w:rsidR="002208F3" w:rsidRPr="00C644A4" w:rsidRDefault="002208F3" w:rsidP="00C644A4">
            <w:pPr>
              <w:pStyle w:val="Listeavsnitt"/>
              <w:numPr>
                <w:ilvl w:val="0"/>
                <w:numId w:val="46"/>
              </w:numPr>
              <w:rPr>
                <w:rFonts w:eastAsia="Oslo Sans Office" w:cs="Oslo Sans Office"/>
              </w:rPr>
            </w:pPr>
            <w:r w:rsidRPr="00C644A4">
              <w:rPr>
                <w:rFonts w:eastAsia="Oslo Sans Office" w:cs="Oslo Sans Office"/>
              </w:rPr>
              <w:t>Kontroll av rømningsfunksjonalitet</w:t>
            </w:r>
          </w:p>
          <w:p w14:paraId="6D3FD5B2" w14:textId="77777777" w:rsidR="002208F3" w:rsidRPr="00C644A4" w:rsidRDefault="002208F3" w:rsidP="00C644A4">
            <w:pPr>
              <w:pStyle w:val="Listeavsnitt"/>
              <w:numPr>
                <w:ilvl w:val="0"/>
                <w:numId w:val="46"/>
              </w:numPr>
              <w:rPr>
                <w:rFonts w:eastAsia="Oslo Sans Office" w:cs="Oslo Sans Office"/>
              </w:rPr>
            </w:pPr>
            <w:r w:rsidRPr="00C644A4">
              <w:rPr>
                <w:rFonts w:eastAsia="Oslo Sans Office" w:cs="Oslo Sans Office"/>
              </w:rPr>
              <w:t>Sjekk av softwareversjon og oppgradering</w:t>
            </w:r>
          </w:p>
          <w:p w14:paraId="44F5F13E" w14:textId="77777777" w:rsidR="002208F3" w:rsidRPr="00C644A4" w:rsidRDefault="002208F3" w:rsidP="00C644A4">
            <w:pPr>
              <w:pStyle w:val="Listeavsnitt"/>
              <w:numPr>
                <w:ilvl w:val="0"/>
                <w:numId w:val="46"/>
              </w:numPr>
              <w:rPr>
                <w:rFonts w:eastAsia="Oslo Sans Office" w:cs="Oslo Sans Office"/>
              </w:rPr>
            </w:pPr>
            <w:r w:rsidRPr="00C644A4">
              <w:rPr>
                <w:rFonts w:eastAsia="Oslo Sans Office" w:cs="Oslo Sans Office"/>
              </w:rPr>
              <w:t xml:space="preserve">Kontroll av alle mekaniske bevegelige deler ikke er defekte for slitte for </w:t>
            </w:r>
            <w:proofErr w:type="gramStart"/>
            <w:r w:rsidRPr="00C644A4">
              <w:rPr>
                <w:rFonts w:eastAsia="Oslo Sans Office" w:cs="Oslo Sans Office"/>
              </w:rPr>
              <w:t>optimal</w:t>
            </w:r>
            <w:proofErr w:type="gramEnd"/>
            <w:r w:rsidRPr="00C644A4">
              <w:rPr>
                <w:rFonts w:eastAsia="Oslo Sans Office" w:cs="Oslo Sans Office"/>
              </w:rPr>
              <w:t xml:space="preserve"> funksjonalitet</w:t>
            </w:r>
          </w:p>
          <w:p w14:paraId="2A34C0CD" w14:textId="77777777" w:rsidR="002208F3" w:rsidRPr="00C644A4" w:rsidRDefault="002208F3" w:rsidP="00C644A4">
            <w:pPr>
              <w:pStyle w:val="Listeavsnitt"/>
              <w:numPr>
                <w:ilvl w:val="0"/>
                <w:numId w:val="46"/>
              </w:numPr>
              <w:rPr>
                <w:rFonts w:eastAsia="Oslo Sans Office" w:cs="Oslo Sans Office"/>
              </w:rPr>
            </w:pPr>
            <w:r w:rsidRPr="00C644A4">
              <w:rPr>
                <w:rFonts w:eastAsia="Oslo Sans Office" w:cs="Oslo Sans Office"/>
              </w:rPr>
              <w:t>Kontrollere alle låsefunksjoner</w:t>
            </w:r>
          </w:p>
          <w:p w14:paraId="44D533D1" w14:textId="77777777" w:rsidR="002208F3" w:rsidRPr="00C644A4" w:rsidRDefault="002208F3" w:rsidP="00C644A4">
            <w:pPr>
              <w:pStyle w:val="Listeavsnitt"/>
              <w:numPr>
                <w:ilvl w:val="0"/>
                <w:numId w:val="46"/>
              </w:numPr>
              <w:rPr>
                <w:rFonts w:eastAsia="Oslo Sans Office" w:cs="Oslo Sans Office"/>
              </w:rPr>
            </w:pPr>
            <w:r w:rsidRPr="00C644A4">
              <w:rPr>
                <w:rFonts w:eastAsia="Oslo Sans Office" w:cs="Oslo Sans Office"/>
              </w:rPr>
              <w:t>Kontrollere dører for skader eller skjevheter</w:t>
            </w:r>
          </w:p>
          <w:p w14:paraId="4231AD5F" w14:textId="77777777" w:rsidR="002208F3" w:rsidRPr="00EB3179" w:rsidRDefault="002208F3" w:rsidP="00DD101E"/>
          <w:p w14:paraId="06D4E431" w14:textId="050AEE2D" w:rsidR="002208F3" w:rsidRPr="00C644A4" w:rsidRDefault="002208F3" w:rsidP="00C644A4">
            <w:pPr>
              <w:spacing w:after="0"/>
              <w:rPr>
                <w:b/>
                <w:bCs/>
              </w:rPr>
            </w:pPr>
            <w:bookmarkStart w:id="32" w:name="_Toc218586284"/>
            <w:bookmarkStart w:id="33" w:name="_Toc92177333"/>
            <w:r w:rsidRPr="00C644A4">
              <w:rPr>
                <w:b/>
                <w:bCs/>
              </w:rPr>
              <w:t>Krav til utstyr og opplæring</w:t>
            </w:r>
            <w:bookmarkEnd w:id="32"/>
            <w:bookmarkEnd w:id="33"/>
          </w:p>
          <w:p w14:paraId="0EE44AD5" w14:textId="460DA478" w:rsidR="002208F3" w:rsidRPr="00EB3179" w:rsidRDefault="002208F3" w:rsidP="00DD101E">
            <w:r>
              <w:t xml:space="preserve">Personell som gjennomfører service og prosjekter for </w:t>
            </w:r>
            <w:r w:rsidR="2E7F598D">
              <w:t>VAV</w:t>
            </w:r>
            <w:r w:rsidRPr="00EB3179">
              <w:t>,</w:t>
            </w:r>
            <w:r w:rsidRPr="00EB3179">
              <w:rPr>
                <w:spacing w:val="-4"/>
              </w:rPr>
              <w:t xml:space="preserve"> </w:t>
            </w:r>
            <w:r w:rsidRPr="00EB3179">
              <w:t>skal</w:t>
            </w:r>
            <w:r w:rsidRPr="00EB3179">
              <w:rPr>
                <w:spacing w:val="-4"/>
              </w:rPr>
              <w:t xml:space="preserve"> </w:t>
            </w:r>
            <w:r w:rsidRPr="00EB3179">
              <w:t>gjennomføre nødvendig HMS-opplæring for arbeid i kum</w:t>
            </w:r>
            <w:r>
              <w:t xml:space="preserve"> og tunell</w:t>
            </w:r>
            <w:r w:rsidRPr="00EB3179">
              <w:t xml:space="preserve"> hos </w:t>
            </w:r>
            <w:r w:rsidR="54D2B553" w:rsidRPr="00EB3179">
              <w:t>VAV</w:t>
            </w:r>
            <w:r w:rsidR="7D66284F" w:rsidRPr="00EB3179">
              <w:t>.</w:t>
            </w:r>
            <w:r>
              <w:t xml:space="preserve"> </w:t>
            </w:r>
          </w:p>
          <w:p w14:paraId="4E50769C" w14:textId="2E8555B0" w:rsidR="006E76E0" w:rsidRPr="00C12766" w:rsidRDefault="002208F3" w:rsidP="00DD101E">
            <w:r w:rsidRPr="00EB3179">
              <w:t>Personell</w:t>
            </w:r>
            <w:r w:rsidRPr="00EB3179">
              <w:rPr>
                <w:spacing w:val="-3"/>
              </w:rPr>
              <w:t xml:space="preserve"> </w:t>
            </w:r>
            <w:r w:rsidRPr="00EB3179">
              <w:t>som</w:t>
            </w:r>
            <w:r w:rsidRPr="00EB3179">
              <w:rPr>
                <w:spacing w:val="-3"/>
              </w:rPr>
              <w:t xml:space="preserve"> </w:t>
            </w:r>
            <w:r w:rsidRPr="00EB3179">
              <w:t>utfører</w:t>
            </w:r>
            <w:r w:rsidRPr="00EB3179">
              <w:rPr>
                <w:spacing w:val="-3"/>
              </w:rPr>
              <w:t xml:space="preserve"> </w:t>
            </w:r>
            <w:r w:rsidRPr="00EB3179">
              <w:t>arbeid</w:t>
            </w:r>
            <w:r w:rsidRPr="00EB3179">
              <w:rPr>
                <w:spacing w:val="-3"/>
              </w:rPr>
              <w:t xml:space="preserve"> </w:t>
            </w:r>
            <w:r w:rsidRPr="00EB3179">
              <w:t>i</w:t>
            </w:r>
            <w:r w:rsidRPr="00EB3179">
              <w:rPr>
                <w:spacing w:val="-3"/>
              </w:rPr>
              <w:t xml:space="preserve"> </w:t>
            </w:r>
            <w:r w:rsidRPr="00EB3179">
              <w:t>områder</w:t>
            </w:r>
            <w:r w:rsidRPr="00EB3179">
              <w:rPr>
                <w:spacing w:val="-3"/>
              </w:rPr>
              <w:t xml:space="preserve"> </w:t>
            </w:r>
            <w:r w:rsidRPr="00EB3179">
              <w:t>tilknyttet</w:t>
            </w:r>
            <w:r w:rsidRPr="00EB3179">
              <w:rPr>
                <w:spacing w:val="-3"/>
              </w:rPr>
              <w:t xml:space="preserve"> </w:t>
            </w:r>
            <w:r w:rsidRPr="00EB3179">
              <w:t>avløp,</w:t>
            </w:r>
            <w:r w:rsidRPr="00EB3179">
              <w:rPr>
                <w:spacing w:val="-3"/>
              </w:rPr>
              <w:t xml:space="preserve"> </w:t>
            </w:r>
            <w:r w:rsidRPr="00EB3179">
              <w:t>må</w:t>
            </w:r>
            <w:r w:rsidRPr="00EB3179">
              <w:rPr>
                <w:spacing w:val="-3"/>
              </w:rPr>
              <w:t xml:space="preserve"> </w:t>
            </w:r>
            <w:r w:rsidRPr="00EB3179">
              <w:t>ha</w:t>
            </w:r>
            <w:r w:rsidRPr="00EB3179">
              <w:rPr>
                <w:spacing w:val="-3"/>
              </w:rPr>
              <w:t xml:space="preserve"> </w:t>
            </w:r>
            <w:r w:rsidRPr="00EB3179">
              <w:t>godkjent</w:t>
            </w:r>
            <w:r w:rsidRPr="00EB3179">
              <w:rPr>
                <w:spacing w:val="-3"/>
              </w:rPr>
              <w:t xml:space="preserve"> </w:t>
            </w:r>
            <w:r w:rsidRPr="00EB3179">
              <w:t>vaksinepakke</w:t>
            </w:r>
            <w:r w:rsidRPr="00EB3179">
              <w:rPr>
                <w:spacing w:val="-3"/>
              </w:rPr>
              <w:t xml:space="preserve"> </w:t>
            </w:r>
            <w:r w:rsidRPr="00EB3179">
              <w:t>iht.</w:t>
            </w:r>
            <w:r w:rsidRPr="00EB3179">
              <w:rPr>
                <w:spacing w:val="-3"/>
              </w:rPr>
              <w:t xml:space="preserve"> </w:t>
            </w:r>
            <w:r w:rsidRPr="00EB3179">
              <w:t xml:space="preserve">krav til arbeid i avløp. </w:t>
            </w:r>
            <w:r>
              <w:t>Leverandør</w:t>
            </w:r>
            <w:r w:rsidRPr="00EB3179">
              <w:t xml:space="preserve"> bekoster dette selv.</w:t>
            </w:r>
          </w:p>
        </w:tc>
        <w:tc>
          <w:tcPr>
            <w:tcW w:w="113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FE33069" w14:textId="7C1F33B0" w:rsidR="006E76E0" w:rsidRPr="007925E3" w:rsidRDefault="336FE80A" w:rsidP="00DD101E">
            <w:bookmarkStart w:id="34" w:name="_Toc418475642"/>
            <w:r w:rsidRPr="007925E3">
              <w:lastRenderedPageBreak/>
              <w:t>M</w:t>
            </w:r>
            <w:bookmarkEnd w:id="34"/>
          </w:p>
        </w:tc>
      </w:tr>
      <w:tr w:rsidR="007E3D19" w:rsidRPr="006E76E0" w14:paraId="14307264" w14:textId="77777777" w:rsidTr="075C8121">
        <w:trPr>
          <w:cantSplit/>
          <w:trHeight w:val="300"/>
        </w:trPr>
        <w:tc>
          <w:tcPr>
            <w:tcW w:w="85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6CB77ED" w14:textId="07E44174" w:rsidR="007E3D19" w:rsidRPr="006E76E0" w:rsidRDefault="365C5921" w:rsidP="00DD101E">
            <w:pPr>
              <w:rPr>
                <w:sz w:val="24"/>
                <w:szCs w:val="24"/>
              </w:rPr>
            </w:pPr>
            <w:r w:rsidRPr="075C8121">
              <w:lastRenderedPageBreak/>
              <w:t>3.7.4.</w:t>
            </w:r>
          </w:p>
          <w:p w14:paraId="5066AEEC" w14:textId="2279A952" w:rsidR="007E3D19" w:rsidRPr="006E76E0" w:rsidRDefault="007E3D19" w:rsidP="00DD101E">
            <w:pPr>
              <w:rPr>
                <w:b/>
                <w:bCs/>
                <w:sz w:val="24"/>
                <w:szCs w:val="24"/>
              </w:rPr>
            </w:pPr>
          </w:p>
        </w:tc>
        <w:tc>
          <w:tcPr>
            <w:tcW w:w="722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869CCC4" w14:textId="12CB1F75" w:rsidR="00835951" w:rsidRPr="00835951" w:rsidRDefault="00835951" w:rsidP="00C644A4">
            <w:pPr>
              <w:spacing w:after="0"/>
              <w:rPr>
                <w:b/>
                <w:bCs/>
              </w:rPr>
            </w:pPr>
            <w:r>
              <w:rPr>
                <w:b/>
                <w:bCs/>
              </w:rPr>
              <w:t>Krav til prosjekter</w:t>
            </w:r>
          </w:p>
          <w:p w14:paraId="7DF8C404" w14:textId="1247969E" w:rsidR="00835951" w:rsidRPr="00EB3179" w:rsidRDefault="3E82C273" w:rsidP="00DD101E">
            <w:r>
              <w:t>VAV</w:t>
            </w:r>
            <w:r w:rsidR="00835951" w:rsidRPr="00EB3179">
              <w:t xml:space="preserve"> har </w:t>
            </w:r>
            <w:r w:rsidR="00835951">
              <w:t>eksisterende og nye</w:t>
            </w:r>
            <w:r w:rsidR="00835951" w:rsidRPr="00EB3179">
              <w:t xml:space="preserve"> objekter som skal sikres med både fysiske og elektroniske sikringstiltak</w:t>
            </w:r>
            <w:r w:rsidR="00835951" w:rsidRPr="00EB3179">
              <w:rPr>
                <w:spacing w:val="-3"/>
              </w:rPr>
              <w:t xml:space="preserve"> </w:t>
            </w:r>
            <w:r w:rsidR="00835951" w:rsidRPr="00EB3179">
              <w:t>i</w:t>
            </w:r>
            <w:r w:rsidR="00835951" w:rsidRPr="00EB3179">
              <w:rPr>
                <w:spacing w:val="-3"/>
              </w:rPr>
              <w:t xml:space="preserve"> </w:t>
            </w:r>
            <w:r w:rsidR="00835951" w:rsidRPr="00EB3179">
              <w:t>den</w:t>
            </w:r>
            <w:r w:rsidR="00835951" w:rsidRPr="00EB3179">
              <w:rPr>
                <w:spacing w:val="-3"/>
              </w:rPr>
              <w:t xml:space="preserve"> </w:t>
            </w:r>
            <w:r w:rsidR="00835951" w:rsidRPr="00EB3179">
              <w:t>hensikt</w:t>
            </w:r>
            <w:r w:rsidR="00835951" w:rsidRPr="00EB3179">
              <w:rPr>
                <w:spacing w:val="-3"/>
              </w:rPr>
              <w:t xml:space="preserve"> </w:t>
            </w:r>
            <w:r w:rsidR="00835951" w:rsidRPr="00EB3179">
              <w:t>å</w:t>
            </w:r>
            <w:r w:rsidR="00835951" w:rsidRPr="00EB3179">
              <w:rPr>
                <w:spacing w:val="-3"/>
              </w:rPr>
              <w:t xml:space="preserve"> </w:t>
            </w:r>
            <w:r w:rsidR="00835951" w:rsidRPr="00EB3179">
              <w:t>beskytte</w:t>
            </w:r>
            <w:r w:rsidR="00835951" w:rsidRPr="00EB3179">
              <w:rPr>
                <w:spacing w:val="-3"/>
              </w:rPr>
              <w:t xml:space="preserve"> </w:t>
            </w:r>
            <w:proofErr w:type="spellStart"/>
            <w:r w:rsidR="7261BBBA" w:rsidRPr="00EB3179">
              <w:rPr>
                <w:spacing w:val="-3"/>
              </w:rPr>
              <w:t>VAV</w:t>
            </w:r>
            <w:r w:rsidR="466AD608" w:rsidRPr="00EB3179">
              <w:t>s</w:t>
            </w:r>
            <w:proofErr w:type="spellEnd"/>
            <w:r w:rsidR="00835951" w:rsidRPr="00EB3179">
              <w:rPr>
                <w:spacing w:val="-3"/>
              </w:rPr>
              <w:t xml:space="preserve"> </w:t>
            </w:r>
            <w:r w:rsidR="00835951" w:rsidRPr="00EB3179">
              <w:t>verdier.</w:t>
            </w:r>
            <w:r w:rsidR="00835951" w:rsidRPr="00EB3179">
              <w:rPr>
                <w:spacing w:val="-3"/>
              </w:rPr>
              <w:t xml:space="preserve"> </w:t>
            </w:r>
            <w:r w:rsidR="00835951" w:rsidRPr="00EB3179">
              <w:t>Dette</w:t>
            </w:r>
            <w:r w:rsidR="00835951" w:rsidRPr="00EB3179">
              <w:rPr>
                <w:spacing w:val="-3"/>
              </w:rPr>
              <w:t xml:space="preserve"> </w:t>
            </w:r>
            <w:r w:rsidR="00835951" w:rsidRPr="00EB3179">
              <w:t>blir</w:t>
            </w:r>
            <w:r w:rsidR="00835951" w:rsidRPr="00EB3179">
              <w:rPr>
                <w:spacing w:val="-3"/>
              </w:rPr>
              <w:t xml:space="preserve"> </w:t>
            </w:r>
            <w:r w:rsidR="00835951" w:rsidRPr="00EB3179">
              <w:t>prosjekter</w:t>
            </w:r>
            <w:r w:rsidR="00835951" w:rsidRPr="00EB3179">
              <w:rPr>
                <w:spacing w:val="-3"/>
              </w:rPr>
              <w:t xml:space="preserve"> </w:t>
            </w:r>
            <w:r w:rsidR="00835951" w:rsidRPr="00EB3179">
              <w:t>hvor</w:t>
            </w:r>
            <w:r w:rsidR="00835951" w:rsidRPr="00EB3179">
              <w:rPr>
                <w:spacing w:val="-3"/>
              </w:rPr>
              <w:t xml:space="preserve"> </w:t>
            </w:r>
            <w:r w:rsidR="00835951">
              <w:t>Leverandør</w:t>
            </w:r>
            <w:r w:rsidR="00835951" w:rsidRPr="00EB3179">
              <w:t xml:space="preserve"> skal prosjektere fysiske tiltak, delta i prosjektgruppe, samt installere, teste, dokumentere, drifte og vedlikeholde </w:t>
            </w:r>
            <w:r w:rsidR="00835951">
              <w:t>infrastrukturen</w:t>
            </w:r>
            <w:r w:rsidR="00835951" w:rsidRPr="00EB3179">
              <w:t>.</w:t>
            </w:r>
          </w:p>
          <w:p w14:paraId="4B84D632" w14:textId="1AF55E13" w:rsidR="00835951" w:rsidRPr="00C644A4" w:rsidRDefault="00835951" w:rsidP="00C644A4">
            <w:pPr>
              <w:spacing w:after="0"/>
              <w:rPr>
                <w:b/>
                <w:bCs/>
              </w:rPr>
            </w:pPr>
            <w:bookmarkStart w:id="35" w:name="_Toc218586287"/>
            <w:bookmarkStart w:id="36" w:name="_Toc1454801753"/>
            <w:r w:rsidRPr="00C644A4">
              <w:rPr>
                <w:b/>
                <w:bCs/>
              </w:rPr>
              <w:t>Krav til kapasitet, tilgjengelighet og kompetanse</w:t>
            </w:r>
            <w:bookmarkEnd w:id="35"/>
            <w:bookmarkEnd w:id="36"/>
          </w:p>
          <w:p w14:paraId="421A2909" w14:textId="77777777" w:rsidR="00835951" w:rsidRPr="00EB3179" w:rsidRDefault="34C94BC2" w:rsidP="00DD101E">
            <w:r>
              <w:t>VAV</w:t>
            </w:r>
            <w:r w:rsidR="00835951" w:rsidRPr="00EB3179">
              <w:t xml:space="preserve"> </w:t>
            </w:r>
            <w:r w:rsidR="00835951">
              <w:t>har som intensjon å presentere en plan for prosjekter</w:t>
            </w:r>
            <w:r w:rsidR="00835951" w:rsidRPr="00EB3179">
              <w:t xml:space="preserve"> i siste kvartal av hvert kalenderår</w:t>
            </w:r>
            <w:r w:rsidR="00835951">
              <w:t>,</w:t>
            </w:r>
            <w:r w:rsidR="00835951" w:rsidRPr="00EB3179">
              <w:t xml:space="preserve"> </w:t>
            </w:r>
            <w:r w:rsidR="00835951">
              <w:t xml:space="preserve">som </w:t>
            </w:r>
            <w:r w:rsidR="00835951" w:rsidRPr="00EB3179">
              <w:t>skal</w:t>
            </w:r>
            <w:r w:rsidR="00835951" w:rsidRPr="00EB3179">
              <w:rPr>
                <w:spacing w:val="-5"/>
              </w:rPr>
              <w:t xml:space="preserve"> </w:t>
            </w:r>
            <w:r w:rsidR="00835951" w:rsidRPr="00EB3179">
              <w:t>gjennomføres</w:t>
            </w:r>
            <w:r w:rsidR="00835951" w:rsidRPr="00EB3179">
              <w:rPr>
                <w:spacing w:val="-5"/>
              </w:rPr>
              <w:t xml:space="preserve"> </w:t>
            </w:r>
            <w:r w:rsidR="00835951" w:rsidRPr="00EB3179">
              <w:t>kommende</w:t>
            </w:r>
            <w:r w:rsidR="00835951" w:rsidRPr="00EB3179">
              <w:rPr>
                <w:spacing w:val="-5"/>
              </w:rPr>
              <w:t xml:space="preserve"> </w:t>
            </w:r>
            <w:r w:rsidR="00835951" w:rsidRPr="00EB3179">
              <w:t>kalenderår,</w:t>
            </w:r>
            <w:r w:rsidR="00835951" w:rsidRPr="00EB3179">
              <w:rPr>
                <w:spacing w:val="-5"/>
              </w:rPr>
              <w:t xml:space="preserve"> </w:t>
            </w:r>
            <w:r w:rsidR="00835951" w:rsidRPr="00EB3179">
              <w:t>samt</w:t>
            </w:r>
            <w:r w:rsidR="00835951" w:rsidRPr="00EB3179">
              <w:rPr>
                <w:spacing w:val="-5"/>
              </w:rPr>
              <w:t xml:space="preserve"> </w:t>
            </w:r>
            <w:r w:rsidR="00835951" w:rsidRPr="00EB3179">
              <w:t>ressursbehovet</w:t>
            </w:r>
            <w:r w:rsidR="00835951" w:rsidRPr="00EB3179">
              <w:rPr>
                <w:spacing w:val="-5"/>
              </w:rPr>
              <w:t xml:space="preserve"> </w:t>
            </w:r>
            <w:r w:rsidR="00835951" w:rsidRPr="00EB3179">
              <w:t>dette</w:t>
            </w:r>
            <w:r w:rsidR="00835951" w:rsidRPr="00EB3179">
              <w:rPr>
                <w:spacing w:val="-5"/>
              </w:rPr>
              <w:t xml:space="preserve"> </w:t>
            </w:r>
            <w:r w:rsidR="00835951" w:rsidRPr="00EB3179">
              <w:t>medfører.</w:t>
            </w:r>
            <w:r w:rsidR="00835951" w:rsidRPr="00EB3179">
              <w:rPr>
                <w:spacing w:val="-5"/>
              </w:rPr>
              <w:t xml:space="preserve"> </w:t>
            </w:r>
            <w:r w:rsidR="00835951">
              <w:t>Leverandør</w:t>
            </w:r>
            <w:r w:rsidR="00835951" w:rsidRPr="00EB3179">
              <w:t xml:space="preserve"> plikter å stille nødvendig personell til gjennomføringen av disse prosjektene.</w:t>
            </w:r>
            <w:r w:rsidR="00835951">
              <w:t xml:space="preserve"> Det forventes at Leverandør skal ha kapasitet til å håndtere parallelle prosjekter, samt oppdukkende service. Det kan forekomme prosjekter i tillegg til de prosjektene som presenteres i gjennomgangen. </w:t>
            </w:r>
          </w:p>
          <w:p w14:paraId="582AA0E3" w14:textId="5D6E188B" w:rsidR="00835951" w:rsidRPr="00C644A4" w:rsidRDefault="00835951" w:rsidP="00C644A4">
            <w:pPr>
              <w:spacing w:after="0"/>
              <w:rPr>
                <w:b/>
                <w:bCs/>
              </w:rPr>
            </w:pPr>
            <w:bookmarkStart w:id="37" w:name="_Toc218586288"/>
            <w:bookmarkStart w:id="38" w:name="_Toc1468311501"/>
            <w:r w:rsidRPr="00C644A4">
              <w:rPr>
                <w:b/>
                <w:bCs/>
              </w:rPr>
              <w:t>Prosjektadministrative krav</w:t>
            </w:r>
            <w:bookmarkEnd w:id="37"/>
            <w:bookmarkEnd w:id="38"/>
          </w:p>
          <w:p w14:paraId="766B051F" w14:textId="77777777" w:rsidR="00835951" w:rsidRPr="00EB3179" w:rsidRDefault="3E708B26" w:rsidP="00DD101E">
            <w:r>
              <w:t>VAV</w:t>
            </w:r>
            <w:r w:rsidR="00835951" w:rsidRPr="00EB3179">
              <w:rPr>
                <w:spacing w:val="-4"/>
              </w:rPr>
              <w:t xml:space="preserve"> </w:t>
            </w:r>
            <w:r w:rsidR="00835951" w:rsidRPr="00EB3179">
              <w:t>vil</w:t>
            </w:r>
            <w:r w:rsidR="00835951" w:rsidRPr="00EB3179">
              <w:rPr>
                <w:spacing w:val="-4"/>
              </w:rPr>
              <w:t xml:space="preserve"> </w:t>
            </w:r>
            <w:r w:rsidR="00835951" w:rsidRPr="00EB3179">
              <w:t>levere</w:t>
            </w:r>
            <w:r w:rsidR="00835951" w:rsidRPr="00EB3179">
              <w:rPr>
                <w:spacing w:val="-4"/>
              </w:rPr>
              <w:t xml:space="preserve"> </w:t>
            </w:r>
            <w:r w:rsidR="00835951" w:rsidRPr="00EB3179">
              <w:t>prosjektgrunnlag</w:t>
            </w:r>
            <w:r w:rsidR="00835951" w:rsidRPr="00EB3179">
              <w:rPr>
                <w:spacing w:val="-4"/>
              </w:rPr>
              <w:t xml:space="preserve"> </w:t>
            </w:r>
            <w:r w:rsidR="00835951" w:rsidRPr="00EB3179">
              <w:t>og</w:t>
            </w:r>
            <w:r w:rsidR="00835951" w:rsidRPr="00EB3179">
              <w:rPr>
                <w:spacing w:val="-4"/>
              </w:rPr>
              <w:t xml:space="preserve"> </w:t>
            </w:r>
            <w:r w:rsidR="00835951" w:rsidRPr="00EB3179">
              <w:t>kravspesifikasjon</w:t>
            </w:r>
            <w:r w:rsidR="00835951" w:rsidRPr="00EB3179">
              <w:rPr>
                <w:spacing w:val="-4"/>
              </w:rPr>
              <w:t xml:space="preserve"> </w:t>
            </w:r>
            <w:r w:rsidR="00835951" w:rsidRPr="00EB3179">
              <w:t>med</w:t>
            </w:r>
            <w:r w:rsidR="00835951" w:rsidRPr="00EB3179">
              <w:rPr>
                <w:spacing w:val="-4"/>
              </w:rPr>
              <w:t xml:space="preserve"> </w:t>
            </w:r>
            <w:r w:rsidR="00835951" w:rsidRPr="00EB3179">
              <w:t>funksjonskrav</w:t>
            </w:r>
            <w:r w:rsidR="00835951" w:rsidRPr="00EB3179">
              <w:rPr>
                <w:spacing w:val="-4"/>
              </w:rPr>
              <w:t xml:space="preserve"> </w:t>
            </w:r>
            <w:r w:rsidR="00835951" w:rsidRPr="00EB3179">
              <w:t>for</w:t>
            </w:r>
            <w:r w:rsidR="00835951" w:rsidRPr="00EB3179">
              <w:rPr>
                <w:spacing w:val="-4"/>
              </w:rPr>
              <w:t xml:space="preserve"> </w:t>
            </w:r>
            <w:r w:rsidR="00835951" w:rsidRPr="00EB3179">
              <w:t>hvert enkelt prosjekt.</w:t>
            </w:r>
          </w:p>
          <w:p w14:paraId="44873E88" w14:textId="4CB668F3" w:rsidR="00835951" w:rsidRPr="00EB3179" w:rsidRDefault="00835951" w:rsidP="00DD101E">
            <w:r w:rsidRPr="00EB3179">
              <w:t>Størrelsen på prosjektene vil variere og omfanget avgjør hva de ulike prosjektadministrative kravene skal inneholde. VAV følger nasjonal standard eller tilsvarende internasjonale standarder</w:t>
            </w:r>
            <w:r w:rsidRPr="00EB3179">
              <w:rPr>
                <w:spacing w:val="-5"/>
              </w:rPr>
              <w:t xml:space="preserve"> </w:t>
            </w:r>
            <w:r w:rsidRPr="00EB3179">
              <w:t>i</w:t>
            </w:r>
            <w:r w:rsidRPr="00EB3179">
              <w:rPr>
                <w:spacing w:val="-3"/>
              </w:rPr>
              <w:t xml:space="preserve"> </w:t>
            </w:r>
            <w:r w:rsidRPr="00EB3179">
              <w:t>prosjekter.</w:t>
            </w:r>
            <w:r w:rsidRPr="00EB3179">
              <w:rPr>
                <w:spacing w:val="-3"/>
              </w:rPr>
              <w:t xml:space="preserve"> </w:t>
            </w:r>
            <w:r>
              <w:t>Leverandør</w:t>
            </w:r>
            <w:r w:rsidRPr="00EB3179">
              <w:rPr>
                <w:spacing w:val="-3"/>
              </w:rPr>
              <w:t xml:space="preserve"> </w:t>
            </w:r>
            <w:r w:rsidRPr="00EB3179">
              <w:t>kan</w:t>
            </w:r>
            <w:r w:rsidRPr="00EB3179">
              <w:rPr>
                <w:spacing w:val="-3"/>
              </w:rPr>
              <w:t xml:space="preserve"> </w:t>
            </w:r>
            <w:r w:rsidRPr="00EB3179">
              <w:t>forvente</w:t>
            </w:r>
            <w:r w:rsidRPr="00EB3179">
              <w:rPr>
                <w:spacing w:val="-3"/>
              </w:rPr>
              <w:t xml:space="preserve"> </w:t>
            </w:r>
            <w:r w:rsidRPr="00EB3179">
              <w:t>at</w:t>
            </w:r>
            <w:r w:rsidRPr="00EB3179">
              <w:rPr>
                <w:spacing w:val="-3"/>
              </w:rPr>
              <w:t xml:space="preserve"> </w:t>
            </w:r>
            <w:r w:rsidRPr="00EB3179">
              <w:t>prosjektadministrative</w:t>
            </w:r>
            <w:r w:rsidRPr="00EB3179">
              <w:rPr>
                <w:spacing w:val="-3"/>
              </w:rPr>
              <w:t xml:space="preserve"> </w:t>
            </w:r>
            <w:r w:rsidRPr="00EB3179">
              <w:t>krav</w:t>
            </w:r>
            <w:r w:rsidRPr="00EB3179">
              <w:rPr>
                <w:spacing w:val="-3"/>
              </w:rPr>
              <w:t xml:space="preserve"> </w:t>
            </w:r>
            <w:r w:rsidRPr="00EB3179">
              <w:t>som</w:t>
            </w:r>
            <w:r w:rsidRPr="00EB3179">
              <w:rPr>
                <w:spacing w:val="-3"/>
              </w:rPr>
              <w:t xml:space="preserve"> </w:t>
            </w:r>
            <w:r w:rsidRPr="00EB3179">
              <w:t>stilles</w:t>
            </w:r>
            <w:r w:rsidRPr="00EB3179">
              <w:rPr>
                <w:spacing w:val="-3"/>
              </w:rPr>
              <w:t xml:space="preserve"> </w:t>
            </w:r>
            <w:r w:rsidRPr="00EB3179">
              <w:t xml:space="preserve">til prosjekter i VAV inkluderes i avtalen, som innebærer blant annet følgende (listen er ikke </w:t>
            </w:r>
            <w:r w:rsidRPr="00EB3179">
              <w:rPr>
                <w:spacing w:val="-2"/>
              </w:rPr>
              <w:t>uttømmende):</w:t>
            </w:r>
          </w:p>
          <w:p w14:paraId="1376AE98" w14:textId="77777777" w:rsidR="00835951" w:rsidRPr="00EB3179" w:rsidRDefault="00835951" w:rsidP="00C644A4">
            <w:pPr>
              <w:pStyle w:val="Listeavsnitt"/>
              <w:numPr>
                <w:ilvl w:val="0"/>
                <w:numId w:val="47"/>
              </w:numPr>
            </w:pPr>
            <w:r w:rsidRPr="00EB3179">
              <w:t xml:space="preserve">Prosjektplan med time- og </w:t>
            </w:r>
            <w:r w:rsidRPr="00C644A4">
              <w:rPr>
                <w:spacing w:val="-2"/>
              </w:rPr>
              <w:t>kostnadsestimater</w:t>
            </w:r>
          </w:p>
          <w:p w14:paraId="4B14B6C3" w14:textId="479CC508" w:rsidR="00835951" w:rsidRPr="00EB3179" w:rsidRDefault="00835951" w:rsidP="00C644A4">
            <w:pPr>
              <w:pStyle w:val="Listeavsnitt"/>
              <w:numPr>
                <w:ilvl w:val="0"/>
                <w:numId w:val="47"/>
              </w:numPr>
            </w:pPr>
            <w:r w:rsidRPr="00EB3179">
              <w:t>Krav</w:t>
            </w:r>
            <w:r w:rsidRPr="00C644A4">
              <w:rPr>
                <w:spacing w:val="-2"/>
              </w:rPr>
              <w:t xml:space="preserve"> </w:t>
            </w:r>
            <w:r w:rsidRPr="00EB3179">
              <w:t xml:space="preserve">til fremdriftsmøter med- og rapportering til </w:t>
            </w:r>
            <w:r w:rsidR="099294FF" w:rsidRPr="00EB3179">
              <w:t>VAV</w:t>
            </w:r>
          </w:p>
          <w:p w14:paraId="74B443DC" w14:textId="77777777" w:rsidR="00835951" w:rsidRPr="00835951" w:rsidRDefault="00835951" w:rsidP="00C644A4">
            <w:pPr>
              <w:pStyle w:val="Listeavsnitt"/>
              <w:numPr>
                <w:ilvl w:val="0"/>
                <w:numId w:val="47"/>
              </w:numPr>
            </w:pPr>
            <w:r w:rsidRPr="32465EC6">
              <w:t xml:space="preserve">Krav til-/plan for idriftsettelsesfase med dokumentasjon </w:t>
            </w:r>
            <w:r w:rsidRPr="00835951">
              <w:t xml:space="preserve">inklusive SAT (Site </w:t>
            </w:r>
            <w:proofErr w:type="spellStart"/>
            <w:r w:rsidRPr="00835951">
              <w:t>Acceptance</w:t>
            </w:r>
            <w:proofErr w:type="spellEnd"/>
            <w:r w:rsidRPr="00835951">
              <w:t xml:space="preserve"> Testing) og SIT (System Integration Testing)</w:t>
            </w:r>
          </w:p>
          <w:p w14:paraId="429C33C7" w14:textId="77777777" w:rsidR="00835951" w:rsidRPr="00835951" w:rsidRDefault="00835951" w:rsidP="00C644A4">
            <w:pPr>
              <w:pStyle w:val="Listeavsnitt"/>
              <w:numPr>
                <w:ilvl w:val="0"/>
                <w:numId w:val="47"/>
              </w:numPr>
            </w:pPr>
            <w:r w:rsidRPr="00835951">
              <w:t xml:space="preserve">Krav til </w:t>
            </w:r>
            <w:r w:rsidRPr="00C644A4">
              <w:rPr>
                <w:spacing w:val="-2"/>
              </w:rPr>
              <w:t>overlevering</w:t>
            </w:r>
          </w:p>
          <w:p w14:paraId="4D2B7151" w14:textId="122D4BE5" w:rsidR="008B636A" w:rsidRDefault="00835951" w:rsidP="00C644A4">
            <w:pPr>
              <w:pStyle w:val="Listeavsnitt"/>
              <w:numPr>
                <w:ilvl w:val="0"/>
                <w:numId w:val="47"/>
              </w:numPr>
            </w:pPr>
            <w:r w:rsidRPr="00EB3179">
              <w:t>Krav til garantier og service</w:t>
            </w:r>
            <w:bookmarkStart w:id="39" w:name="3.3._Krav_til_kjøp_av_utstyr_og_tjeneste"/>
            <w:bookmarkEnd w:id="39"/>
          </w:p>
          <w:p w14:paraId="24709E60" w14:textId="77777777" w:rsidR="00FB5444" w:rsidRPr="00577F6B" w:rsidRDefault="00FB5444" w:rsidP="00DD101E"/>
          <w:p w14:paraId="52165A40" w14:textId="4EC6292D" w:rsidR="00835951" w:rsidRPr="00C644A4" w:rsidRDefault="00835951" w:rsidP="00C644A4">
            <w:pPr>
              <w:spacing w:after="0"/>
              <w:rPr>
                <w:b/>
                <w:bCs/>
              </w:rPr>
            </w:pPr>
            <w:bookmarkStart w:id="40" w:name="_Toc218586289"/>
            <w:bookmarkStart w:id="41" w:name="_Toc1346498366"/>
            <w:r w:rsidRPr="00C644A4">
              <w:rPr>
                <w:b/>
                <w:bCs/>
              </w:rPr>
              <w:t>Dokumentasjon</w:t>
            </w:r>
            <w:bookmarkEnd w:id="40"/>
            <w:bookmarkEnd w:id="41"/>
          </w:p>
          <w:p w14:paraId="047665AA" w14:textId="0DD43F8C" w:rsidR="00835951" w:rsidRDefault="00835951" w:rsidP="00DD101E">
            <w:r>
              <w:t>Leverandør</w:t>
            </w:r>
            <w:r w:rsidRPr="00EB3179">
              <w:t xml:space="preserve"> skal levere elektronisk prosjektdokumentasjon og FDV-dokumentasjon før prosjekte</w:t>
            </w:r>
            <w:r>
              <w:t>r</w:t>
            </w:r>
            <w:r w:rsidRPr="00EB3179">
              <w:t xml:space="preserve"> er sluttført på VAV sitt graderte system. </w:t>
            </w:r>
            <w:r w:rsidRPr="00EB3179">
              <w:lastRenderedPageBreak/>
              <w:t>Hva slags dokumentasjon som skal leveres,</w:t>
            </w:r>
            <w:r w:rsidRPr="00EB3179">
              <w:rPr>
                <w:spacing w:val="-3"/>
              </w:rPr>
              <w:t xml:space="preserve"> </w:t>
            </w:r>
            <w:r w:rsidRPr="00EB3179">
              <w:t>hvordan</w:t>
            </w:r>
            <w:r w:rsidRPr="00EB3179">
              <w:rPr>
                <w:spacing w:val="-3"/>
              </w:rPr>
              <w:t xml:space="preserve"> </w:t>
            </w:r>
            <w:r w:rsidRPr="00EB3179">
              <w:t>det</w:t>
            </w:r>
            <w:r w:rsidRPr="00EB3179">
              <w:rPr>
                <w:spacing w:val="-3"/>
              </w:rPr>
              <w:t xml:space="preserve"> </w:t>
            </w:r>
            <w:r w:rsidRPr="00EB3179">
              <w:t>skal</w:t>
            </w:r>
            <w:r w:rsidRPr="00EB3179">
              <w:rPr>
                <w:spacing w:val="-3"/>
              </w:rPr>
              <w:t xml:space="preserve"> </w:t>
            </w:r>
            <w:r w:rsidRPr="00EB3179">
              <w:t>leveres</w:t>
            </w:r>
            <w:r w:rsidRPr="00EB3179">
              <w:rPr>
                <w:spacing w:val="-3"/>
              </w:rPr>
              <w:t xml:space="preserve"> </w:t>
            </w:r>
            <w:r w:rsidRPr="00EB3179">
              <w:t>og</w:t>
            </w:r>
            <w:r w:rsidRPr="00EB3179">
              <w:rPr>
                <w:spacing w:val="-3"/>
              </w:rPr>
              <w:t xml:space="preserve"> </w:t>
            </w:r>
            <w:r w:rsidRPr="00EB3179">
              <w:t>når</w:t>
            </w:r>
            <w:r w:rsidRPr="00EB3179">
              <w:rPr>
                <w:spacing w:val="-3"/>
              </w:rPr>
              <w:t xml:space="preserve"> </w:t>
            </w:r>
            <w:r w:rsidRPr="00EB3179">
              <w:t>det</w:t>
            </w:r>
            <w:r w:rsidRPr="00EB3179">
              <w:rPr>
                <w:spacing w:val="-3"/>
              </w:rPr>
              <w:t xml:space="preserve"> </w:t>
            </w:r>
            <w:r w:rsidRPr="00EB3179">
              <w:t>skal</w:t>
            </w:r>
            <w:r w:rsidRPr="00EB3179">
              <w:rPr>
                <w:spacing w:val="-3"/>
              </w:rPr>
              <w:t xml:space="preserve"> </w:t>
            </w:r>
            <w:r w:rsidRPr="00EB3179">
              <w:t>leveres</w:t>
            </w:r>
            <w:r w:rsidRPr="00EB3179">
              <w:rPr>
                <w:spacing w:val="-3"/>
              </w:rPr>
              <w:t xml:space="preserve"> </w:t>
            </w:r>
            <w:r w:rsidRPr="00EB3179">
              <w:t>avtales</w:t>
            </w:r>
            <w:r w:rsidRPr="00EB3179">
              <w:rPr>
                <w:spacing w:val="-3"/>
              </w:rPr>
              <w:t xml:space="preserve"> </w:t>
            </w:r>
            <w:r w:rsidRPr="00EB3179">
              <w:t>i</w:t>
            </w:r>
            <w:r w:rsidRPr="00EB3179">
              <w:rPr>
                <w:spacing w:val="-3"/>
              </w:rPr>
              <w:t xml:space="preserve"> </w:t>
            </w:r>
            <w:r w:rsidRPr="00EB3179">
              <w:t>forkant</w:t>
            </w:r>
            <w:r w:rsidRPr="00EB3179">
              <w:rPr>
                <w:spacing w:val="-3"/>
              </w:rPr>
              <w:t xml:space="preserve"> </w:t>
            </w:r>
            <w:r w:rsidRPr="00EB3179">
              <w:t>av</w:t>
            </w:r>
            <w:r w:rsidRPr="00EB3179">
              <w:rPr>
                <w:spacing w:val="-3"/>
              </w:rPr>
              <w:t xml:space="preserve"> </w:t>
            </w:r>
            <w:r w:rsidRPr="00EB3179">
              <w:t>hvert</w:t>
            </w:r>
            <w:r w:rsidRPr="00EB3179">
              <w:rPr>
                <w:spacing w:val="-3"/>
              </w:rPr>
              <w:t xml:space="preserve"> </w:t>
            </w:r>
            <w:r w:rsidRPr="00EB3179">
              <w:t xml:space="preserve">enkelt </w:t>
            </w:r>
            <w:r w:rsidRPr="00EB3179">
              <w:rPr>
                <w:spacing w:val="-2"/>
              </w:rPr>
              <w:t>prosjekt.</w:t>
            </w:r>
            <w:bookmarkStart w:id="42" w:name="3.5._Garantier_og_service"/>
            <w:bookmarkStart w:id="43" w:name="_Toc218586290"/>
            <w:bookmarkEnd w:id="42"/>
          </w:p>
          <w:p w14:paraId="374B9CFE" w14:textId="14410C13" w:rsidR="00835951" w:rsidRPr="00C644A4" w:rsidRDefault="00835951" w:rsidP="00C644A4">
            <w:pPr>
              <w:spacing w:after="0"/>
              <w:rPr>
                <w:b/>
                <w:bCs/>
              </w:rPr>
            </w:pPr>
            <w:bookmarkStart w:id="44" w:name="_Toc220756004"/>
            <w:r w:rsidRPr="00C644A4">
              <w:rPr>
                <w:b/>
                <w:bCs/>
              </w:rPr>
              <w:t>Garantier og service</w:t>
            </w:r>
            <w:bookmarkEnd w:id="43"/>
            <w:bookmarkEnd w:id="44"/>
          </w:p>
          <w:p w14:paraId="0E51719F" w14:textId="23351975" w:rsidR="007E3D19" w:rsidRDefault="00835951" w:rsidP="00DD101E">
            <w:r>
              <w:t>Leverandør</w:t>
            </w:r>
            <w:r w:rsidRPr="00EB3179">
              <w:rPr>
                <w:spacing w:val="-2"/>
              </w:rPr>
              <w:t xml:space="preserve"> </w:t>
            </w:r>
            <w:r w:rsidRPr="00EB3179">
              <w:t>skal</w:t>
            </w:r>
            <w:r w:rsidRPr="00EB3179">
              <w:rPr>
                <w:spacing w:val="-2"/>
              </w:rPr>
              <w:t xml:space="preserve"> </w:t>
            </w:r>
            <w:r w:rsidRPr="00EB3179">
              <w:t>informere</w:t>
            </w:r>
            <w:r w:rsidRPr="00EB3179">
              <w:rPr>
                <w:spacing w:val="-2"/>
              </w:rPr>
              <w:t xml:space="preserve"> </w:t>
            </w:r>
            <w:r w:rsidRPr="00EB3179">
              <w:t>og</w:t>
            </w:r>
            <w:r w:rsidRPr="00EB3179">
              <w:rPr>
                <w:spacing w:val="-2"/>
              </w:rPr>
              <w:t xml:space="preserve"> </w:t>
            </w:r>
            <w:r w:rsidRPr="00EB3179">
              <w:t>dokumentere</w:t>
            </w:r>
            <w:r w:rsidRPr="00EB3179">
              <w:rPr>
                <w:spacing w:val="-2"/>
              </w:rPr>
              <w:t xml:space="preserve"> </w:t>
            </w:r>
            <w:r w:rsidRPr="00EB3179">
              <w:t>garantitid</w:t>
            </w:r>
            <w:r w:rsidRPr="00EB3179">
              <w:rPr>
                <w:spacing w:val="-2"/>
              </w:rPr>
              <w:t xml:space="preserve"> </w:t>
            </w:r>
            <w:r w:rsidRPr="00EB3179">
              <w:t>på</w:t>
            </w:r>
            <w:r w:rsidRPr="00EB3179">
              <w:rPr>
                <w:spacing w:val="-2"/>
              </w:rPr>
              <w:t xml:space="preserve"> </w:t>
            </w:r>
            <w:r w:rsidRPr="00EB3179">
              <w:t>de</w:t>
            </w:r>
            <w:r w:rsidRPr="00EB3179">
              <w:rPr>
                <w:spacing w:val="-2"/>
              </w:rPr>
              <w:t xml:space="preserve"> </w:t>
            </w:r>
            <w:r w:rsidRPr="00EB3179">
              <w:t>ulike</w:t>
            </w:r>
            <w:r w:rsidRPr="00EB3179">
              <w:rPr>
                <w:spacing w:val="-2"/>
              </w:rPr>
              <w:t xml:space="preserve"> </w:t>
            </w:r>
            <w:r w:rsidRPr="00EB3179">
              <w:t>installasjonene</w:t>
            </w:r>
            <w:r w:rsidRPr="00EB3179">
              <w:rPr>
                <w:spacing w:val="-2"/>
              </w:rPr>
              <w:t xml:space="preserve"> </w:t>
            </w:r>
            <w:r w:rsidRPr="00EB3179">
              <w:t>i</w:t>
            </w:r>
            <w:r w:rsidRPr="00EB3179">
              <w:rPr>
                <w:spacing w:val="-2"/>
              </w:rPr>
              <w:t xml:space="preserve"> </w:t>
            </w:r>
            <w:r w:rsidRPr="00EB3179">
              <w:t xml:space="preserve">prosjektet. </w:t>
            </w:r>
            <w:r>
              <w:t>Leverandør</w:t>
            </w:r>
            <w:r w:rsidRPr="00EB3179">
              <w:t xml:space="preserve"> skal gjennomføre garantibefaring sammen med </w:t>
            </w:r>
            <w:r w:rsidR="627B3116" w:rsidRPr="00EB3179">
              <w:t>VAV</w:t>
            </w:r>
            <w:r w:rsidRPr="00EB3179">
              <w:t xml:space="preserve"> før garantitiden løper</w:t>
            </w:r>
            <w:r w:rsidRPr="00EB3179">
              <w:rPr>
                <w:spacing w:val="-3"/>
              </w:rPr>
              <w:t xml:space="preserve"> </w:t>
            </w:r>
            <w:r w:rsidRPr="00EB3179">
              <w:t>ut.</w:t>
            </w:r>
            <w:r w:rsidRPr="00EB3179">
              <w:rPr>
                <w:spacing w:val="-3"/>
              </w:rPr>
              <w:t xml:space="preserve"> </w:t>
            </w:r>
            <w:r w:rsidRPr="00EB3179">
              <w:t>Når</w:t>
            </w:r>
            <w:r w:rsidRPr="00EB3179">
              <w:rPr>
                <w:spacing w:val="-3"/>
              </w:rPr>
              <w:t xml:space="preserve"> </w:t>
            </w:r>
            <w:r w:rsidRPr="00EB3179">
              <w:t>prosjekter</w:t>
            </w:r>
            <w:r w:rsidRPr="00EB3179">
              <w:rPr>
                <w:spacing w:val="-3"/>
              </w:rPr>
              <w:t xml:space="preserve"> </w:t>
            </w:r>
            <w:r w:rsidRPr="00EB3179">
              <w:t>er</w:t>
            </w:r>
            <w:r w:rsidRPr="00EB3179">
              <w:rPr>
                <w:spacing w:val="-3"/>
              </w:rPr>
              <w:t xml:space="preserve"> </w:t>
            </w:r>
            <w:r w:rsidRPr="00EB3179">
              <w:t>gjennomført</w:t>
            </w:r>
            <w:r w:rsidRPr="00EB3179">
              <w:rPr>
                <w:spacing w:val="-3"/>
              </w:rPr>
              <w:t xml:space="preserve"> </w:t>
            </w:r>
            <w:r w:rsidRPr="00EB3179">
              <w:t>skal</w:t>
            </w:r>
            <w:r w:rsidRPr="00EB3179">
              <w:rPr>
                <w:spacing w:val="-3"/>
              </w:rPr>
              <w:t xml:space="preserve"> </w:t>
            </w:r>
            <w:r>
              <w:rPr>
                <w:spacing w:val="-3"/>
              </w:rPr>
              <w:t>Leverandør</w:t>
            </w:r>
            <w:r w:rsidRPr="00EB3179">
              <w:rPr>
                <w:spacing w:val="-3"/>
              </w:rPr>
              <w:t xml:space="preserve"> </w:t>
            </w:r>
            <w:r w:rsidRPr="00EB3179">
              <w:t>gjennomføre</w:t>
            </w:r>
            <w:r w:rsidRPr="00EB3179">
              <w:rPr>
                <w:spacing w:val="-3"/>
              </w:rPr>
              <w:t xml:space="preserve"> </w:t>
            </w:r>
            <w:r w:rsidRPr="00EB3179">
              <w:t>årlig</w:t>
            </w:r>
            <w:r w:rsidRPr="00EB3179">
              <w:rPr>
                <w:spacing w:val="-3"/>
              </w:rPr>
              <w:t xml:space="preserve"> </w:t>
            </w:r>
            <w:r w:rsidRPr="00EB3179">
              <w:t>ettersy</w:t>
            </w:r>
            <w:r w:rsidR="00AF0110">
              <w:t xml:space="preserve">n. </w:t>
            </w:r>
          </w:p>
        </w:tc>
        <w:tc>
          <w:tcPr>
            <w:tcW w:w="113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580AB17" w14:textId="0B97EAD7" w:rsidR="007E3D19" w:rsidRPr="006E76E0" w:rsidRDefault="00134FFF" w:rsidP="00DD101E">
            <w:pPr>
              <w:rPr>
                <w:b/>
                <w:bCs/>
                <w:sz w:val="24"/>
                <w:szCs w:val="24"/>
              </w:rPr>
            </w:pPr>
            <w:r w:rsidRPr="00787FF8">
              <w:lastRenderedPageBreak/>
              <w:t>M</w:t>
            </w:r>
          </w:p>
        </w:tc>
      </w:tr>
      <w:tr w:rsidR="008B636A" w:rsidRPr="006E76E0" w14:paraId="197A49C3" w14:textId="77777777" w:rsidTr="075C8121">
        <w:trPr>
          <w:cantSplit/>
          <w:trHeight w:val="300"/>
        </w:trPr>
        <w:tc>
          <w:tcPr>
            <w:tcW w:w="85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F900C0A" w14:textId="50B94518" w:rsidR="008B636A" w:rsidRPr="006E76E0" w:rsidRDefault="7074CAC2" w:rsidP="00DD101E">
            <w:pPr>
              <w:rPr>
                <w:sz w:val="24"/>
                <w:szCs w:val="24"/>
              </w:rPr>
            </w:pPr>
            <w:r w:rsidRPr="52F77D66">
              <w:t>3.7.5.</w:t>
            </w:r>
          </w:p>
          <w:p w14:paraId="61F27769" w14:textId="0F2E52EF" w:rsidR="008B636A" w:rsidRPr="006E76E0" w:rsidRDefault="008B636A" w:rsidP="00DD101E">
            <w:pPr>
              <w:rPr>
                <w:b/>
                <w:bCs/>
                <w:sz w:val="24"/>
                <w:szCs w:val="24"/>
                <w:highlight w:val="yellow"/>
              </w:rPr>
            </w:pPr>
          </w:p>
        </w:tc>
        <w:tc>
          <w:tcPr>
            <w:tcW w:w="722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B7DA722" w14:textId="77777777" w:rsidR="008B636A" w:rsidRPr="005807F4" w:rsidRDefault="7B95D62E" w:rsidP="00C644A4">
            <w:pPr>
              <w:spacing w:after="0"/>
              <w:rPr>
                <w:b/>
                <w:color w:val="000000" w:themeColor="text1"/>
              </w:rPr>
            </w:pPr>
            <w:r w:rsidRPr="52F77D66">
              <w:rPr>
                <w:b/>
              </w:rPr>
              <w:t>Krav til lås</w:t>
            </w:r>
            <w:r w:rsidR="14A14A26" w:rsidRPr="52F77D66">
              <w:rPr>
                <w:b/>
              </w:rPr>
              <w:t>esmed/</w:t>
            </w:r>
            <w:r w:rsidR="14A14A26" w:rsidRPr="005807F4">
              <w:rPr>
                <w:b/>
                <w:color w:val="000000" w:themeColor="text1"/>
              </w:rPr>
              <w:t>servicetekniker</w:t>
            </w:r>
            <w:r w:rsidR="14A14A26" w:rsidRPr="005807F4">
              <w:rPr>
                <w:b/>
                <w:bCs/>
                <w:color w:val="000000" w:themeColor="text1"/>
              </w:rPr>
              <w:t xml:space="preserve"> </w:t>
            </w:r>
          </w:p>
          <w:p w14:paraId="52325C07" w14:textId="0F2F9E3C" w:rsidR="00623FD9" w:rsidRPr="00C644A4" w:rsidRDefault="6F325D3D" w:rsidP="00DD101E">
            <w:pPr>
              <w:rPr>
                <w:color w:val="000000" w:themeColor="text1"/>
              </w:rPr>
            </w:pPr>
            <w:r w:rsidRPr="005807F4">
              <w:rPr>
                <w:color w:val="000000" w:themeColor="text1"/>
              </w:rPr>
              <w:t>VAV</w:t>
            </w:r>
            <w:r w:rsidR="1D765DA0" w:rsidRPr="005807F4">
              <w:rPr>
                <w:color w:val="000000" w:themeColor="text1"/>
                <w:spacing w:val="-4"/>
              </w:rPr>
              <w:t xml:space="preserve"> </w:t>
            </w:r>
            <w:r w:rsidR="1D765DA0" w:rsidRPr="005807F4">
              <w:rPr>
                <w:color w:val="000000" w:themeColor="text1"/>
              </w:rPr>
              <w:t>skal</w:t>
            </w:r>
            <w:r w:rsidR="1D765DA0" w:rsidRPr="005807F4">
              <w:rPr>
                <w:color w:val="000000" w:themeColor="text1"/>
                <w:spacing w:val="-4"/>
              </w:rPr>
              <w:t xml:space="preserve"> </w:t>
            </w:r>
            <w:r w:rsidR="1D765DA0" w:rsidRPr="005807F4">
              <w:rPr>
                <w:color w:val="000000" w:themeColor="text1"/>
              </w:rPr>
              <w:t>ha</w:t>
            </w:r>
            <w:r w:rsidR="1D765DA0" w:rsidRPr="005807F4">
              <w:rPr>
                <w:color w:val="000000" w:themeColor="text1"/>
                <w:spacing w:val="-4"/>
              </w:rPr>
              <w:t xml:space="preserve"> </w:t>
            </w:r>
            <w:r w:rsidR="1D765DA0" w:rsidRPr="005807F4">
              <w:rPr>
                <w:color w:val="000000" w:themeColor="text1"/>
              </w:rPr>
              <w:t>tilgjengelig</w:t>
            </w:r>
            <w:r w:rsidR="1D765DA0" w:rsidRPr="005807F4">
              <w:rPr>
                <w:color w:val="000000" w:themeColor="text1"/>
                <w:spacing w:val="-4"/>
              </w:rPr>
              <w:t xml:space="preserve"> </w:t>
            </w:r>
            <w:r w:rsidR="1D765DA0" w:rsidRPr="005807F4">
              <w:rPr>
                <w:color w:val="000000" w:themeColor="text1"/>
              </w:rPr>
              <w:t>en</w:t>
            </w:r>
            <w:r w:rsidR="1D765DA0" w:rsidRPr="005807F4">
              <w:rPr>
                <w:color w:val="000000" w:themeColor="text1"/>
                <w:spacing w:val="-4"/>
              </w:rPr>
              <w:t xml:space="preserve"> </w:t>
            </w:r>
            <w:proofErr w:type="spellStart"/>
            <w:r w:rsidR="00125950" w:rsidRPr="005807F4">
              <w:rPr>
                <w:color w:val="000000" w:themeColor="text1"/>
                <w:spacing w:val="-4"/>
              </w:rPr>
              <w:t>service</w:t>
            </w:r>
            <w:r w:rsidR="00F82851" w:rsidRPr="005807F4">
              <w:rPr>
                <w:color w:val="000000" w:themeColor="text1"/>
              </w:rPr>
              <w:t>teknikker</w:t>
            </w:r>
            <w:proofErr w:type="spellEnd"/>
            <w:r w:rsidR="006E5556" w:rsidRPr="005807F4">
              <w:rPr>
                <w:color w:val="000000" w:themeColor="text1"/>
              </w:rPr>
              <w:t xml:space="preserve"> </w:t>
            </w:r>
            <w:r w:rsidR="00F82851" w:rsidRPr="005807F4">
              <w:rPr>
                <w:color w:val="000000" w:themeColor="text1"/>
              </w:rPr>
              <w:t>med erfaring</w:t>
            </w:r>
            <w:r w:rsidR="00F82851" w:rsidRPr="005807F4">
              <w:rPr>
                <w:color w:val="000000" w:themeColor="text1"/>
                <w:spacing w:val="-4"/>
              </w:rPr>
              <w:t xml:space="preserve"> </w:t>
            </w:r>
            <w:r w:rsidR="00125950" w:rsidRPr="005807F4">
              <w:rPr>
                <w:color w:val="000000" w:themeColor="text1"/>
                <w:spacing w:val="-4"/>
              </w:rPr>
              <w:t xml:space="preserve">og kompetanse </w:t>
            </w:r>
            <w:r w:rsidR="1D765DA0" w:rsidRPr="005807F4">
              <w:rPr>
                <w:color w:val="000000" w:themeColor="text1"/>
              </w:rPr>
              <w:t>innen</w:t>
            </w:r>
            <w:r w:rsidR="1D765DA0" w:rsidRPr="005807F4">
              <w:rPr>
                <w:color w:val="000000" w:themeColor="text1"/>
                <w:spacing w:val="-4"/>
              </w:rPr>
              <w:t xml:space="preserve"> </w:t>
            </w:r>
            <w:r w:rsidR="00112FE1" w:rsidRPr="005807F4">
              <w:rPr>
                <w:color w:val="000000" w:themeColor="text1"/>
                <w:spacing w:val="-4"/>
              </w:rPr>
              <w:t>installasjon, dri</w:t>
            </w:r>
            <w:r w:rsidR="002C041A" w:rsidRPr="005807F4">
              <w:rPr>
                <w:color w:val="000000" w:themeColor="text1"/>
                <w:spacing w:val="-4"/>
              </w:rPr>
              <w:t>f</w:t>
            </w:r>
            <w:r w:rsidR="00112FE1" w:rsidRPr="005807F4">
              <w:rPr>
                <w:color w:val="000000" w:themeColor="text1"/>
                <w:spacing w:val="-4"/>
              </w:rPr>
              <w:t xml:space="preserve">t og vedlikehold innen </w:t>
            </w:r>
            <w:r w:rsidR="1D765DA0" w:rsidRPr="005807F4">
              <w:rPr>
                <w:color w:val="000000" w:themeColor="text1"/>
              </w:rPr>
              <w:t>automatikk</w:t>
            </w:r>
            <w:r w:rsidR="00112FE1" w:rsidRPr="005807F4">
              <w:rPr>
                <w:color w:val="000000" w:themeColor="text1"/>
              </w:rPr>
              <w:t xml:space="preserve"> og lås</w:t>
            </w:r>
            <w:r w:rsidR="1D765DA0" w:rsidRPr="005807F4">
              <w:rPr>
                <w:color w:val="000000" w:themeColor="text1"/>
                <w:spacing w:val="-4"/>
              </w:rPr>
              <w:t xml:space="preserve"> </w:t>
            </w:r>
            <w:r w:rsidR="1D765DA0" w:rsidRPr="005807F4">
              <w:rPr>
                <w:color w:val="000000" w:themeColor="text1"/>
              </w:rPr>
              <w:t>tilknyttet</w:t>
            </w:r>
            <w:r w:rsidR="1D765DA0" w:rsidRPr="005807F4">
              <w:rPr>
                <w:color w:val="000000" w:themeColor="text1"/>
                <w:spacing w:val="-4"/>
              </w:rPr>
              <w:t xml:space="preserve"> </w:t>
            </w:r>
            <w:r w:rsidR="1D765DA0" w:rsidRPr="005807F4">
              <w:rPr>
                <w:color w:val="000000" w:themeColor="text1"/>
              </w:rPr>
              <w:t>produktene</w:t>
            </w:r>
            <w:r w:rsidR="1D765DA0" w:rsidRPr="005807F4">
              <w:rPr>
                <w:color w:val="000000" w:themeColor="text1"/>
                <w:spacing w:val="-4"/>
              </w:rPr>
              <w:t xml:space="preserve"> </w:t>
            </w:r>
            <w:r w:rsidR="1D765DA0" w:rsidRPr="005807F4">
              <w:rPr>
                <w:color w:val="000000" w:themeColor="text1"/>
              </w:rPr>
              <w:t>som skal være tilgjengelig ved behov mandag til fredag innenfor normal arbeidstid</w:t>
            </w:r>
          </w:p>
          <w:p w14:paraId="4BEBA48F" w14:textId="77777777" w:rsidR="00623FD9" w:rsidRPr="002C041A" w:rsidRDefault="1D765DA0" w:rsidP="00DD101E">
            <w:pPr>
              <w:rPr>
                <w:b/>
              </w:rPr>
            </w:pPr>
            <w:r w:rsidRPr="002C041A">
              <w:rPr>
                <w:b/>
              </w:rPr>
              <w:t>Oppgavene som skal utføres av Låsesmed og Servicetekniker automatikk</w:t>
            </w:r>
            <w:r w:rsidRPr="002C041A">
              <w:rPr>
                <w:b/>
                <w:spacing w:val="-2"/>
              </w:rPr>
              <w:t>:</w:t>
            </w:r>
          </w:p>
          <w:p w14:paraId="2A14EC80" w14:textId="77777777" w:rsidR="00623FD9" w:rsidRPr="002C041A" w:rsidRDefault="1D765DA0" w:rsidP="00C644A4">
            <w:pPr>
              <w:pStyle w:val="Listeavsnitt"/>
              <w:numPr>
                <w:ilvl w:val="0"/>
                <w:numId w:val="48"/>
              </w:numPr>
            </w:pPr>
            <w:r w:rsidRPr="002C041A">
              <w:t xml:space="preserve">Programmering og konfigurering av automatikk tilknyttet </w:t>
            </w:r>
            <w:r w:rsidRPr="00C644A4">
              <w:rPr>
                <w:spacing w:val="-2"/>
              </w:rPr>
              <w:t>produktene</w:t>
            </w:r>
          </w:p>
          <w:p w14:paraId="7FC1A936" w14:textId="77777777" w:rsidR="00623FD9" w:rsidRPr="002C041A" w:rsidRDefault="1D765DA0" w:rsidP="00C644A4">
            <w:pPr>
              <w:pStyle w:val="Listeavsnitt"/>
              <w:numPr>
                <w:ilvl w:val="0"/>
                <w:numId w:val="48"/>
              </w:numPr>
            </w:pPr>
            <w:r w:rsidRPr="002C041A">
              <w:t>Softwareoppgraderinger av tekniske komponenter innen produktene levert</w:t>
            </w:r>
          </w:p>
          <w:p w14:paraId="43857E18" w14:textId="77777777" w:rsidR="00623FD9" w:rsidRPr="002C041A" w:rsidRDefault="1D765DA0" w:rsidP="00C644A4">
            <w:pPr>
              <w:pStyle w:val="Listeavsnitt"/>
              <w:numPr>
                <w:ilvl w:val="0"/>
                <w:numId w:val="48"/>
              </w:numPr>
            </w:pPr>
            <w:r w:rsidRPr="002C041A">
              <w:t xml:space="preserve">Support til VAV sin sikkerhetsleverandør innen elektronisk </w:t>
            </w:r>
            <w:r w:rsidRPr="00C644A4">
              <w:rPr>
                <w:spacing w:val="-2"/>
              </w:rPr>
              <w:t>sikring</w:t>
            </w:r>
          </w:p>
          <w:p w14:paraId="2DDBEDCB" w14:textId="10FB42C7" w:rsidR="00623FD9" w:rsidRPr="00FB5444" w:rsidRDefault="1D765DA0" w:rsidP="00C644A4">
            <w:pPr>
              <w:pStyle w:val="Listeavsnitt"/>
              <w:numPr>
                <w:ilvl w:val="0"/>
                <w:numId w:val="48"/>
              </w:numPr>
            </w:pPr>
            <w:r w:rsidRPr="002C041A">
              <w:t xml:space="preserve">Support til montør ved komplekse </w:t>
            </w:r>
            <w:r w:rsidRPr="00C644A4">
              <w:rPr>
                <w:spacing w:val="-4"/>
              </w:rPr>
              <w:t>feil</w:t>
            </w:r>
            <w:bookmarkStart w:id="45" w:name="4.4._Krav_til_servicetekniker/montør"/>
            <w:bookmarkEnd w:id="45"/>
          </w:p>
        </w:tc>
        <w:tc>
          <w:tcPr>
            <w:tcW w:w="113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93E6374" w14:textId="5E18EB08" w:rsidR="008B636A" w:rsidRPr="006E76E0" w:rsidRDefault="00134FFF" w:rsidP="00DD101E">
            <w:pPr>
              <w:rPr>
                <w:b/>
                <w:bCs/>
                <w:sz w:val="24"/>
                <w:szCs w:val="24"/>
              </w:rPr>
            </w:pPr>
            <w:r w:rsidRPr="00FB5444">
              <w:t>M</w:t>
            </w:r>
          </w:p>
        </w:tc>
      </w:tr>
    </w:tbl>
    <w:p w14:paraId="7958384C" w14:textId="77777777" w:rsidR="006E76E0" w:rsidRPr="003D05A9" w:rsidRDefault="006E76E0" w:rsidP="00FB5444"/>
    <w:sectPr w:rsidR="006E76E0" w:rsidRPr="003D05A9" w:rsidSect="00E7044D">
      <w:headerReference w:type="default" r:id="rId16"/>
      <w:footerReference w:type="default" r:id="rId17"/>
      <w:headerReference w:type="first" r:id="rId18"/>
      <w:footerReference w:type="first" r:id="rId19"/>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80AD98" w14:textId="77777777" w:rsidR="00FA66E5" w:rsidRDefault="00FA66E5" w:rsidP="005D093C">
      <w:pPr>
        <w:spacing w:after="0" w:line="240" w:lineRule="auto"/>
      </w:pPr>
      <w:r>
        <w:separator/>
      </w:r>
    </w:p>
  </w:endnote>
  <w:endnote w:type="continuationSeparator" w:id="0">
    <w:p w14:paraId="671520BC" w14:textId="77777777" w:rsidR="00FA66E5" w:rsidRDefault="00FA66E5" w:rsidP="005D093C">
      <w:pPr>
        <w:spacing w:after="0" w:line="240" w:lineRule="auto"/>
      </w:pPr>
      <w:r>
        <w:continuationSeparator/>
      </w:r>
    </w:p>
  </w:endnote>
  <w:endnote w:type="continuationNotice" w:id="1">
    <w:p w14:paraId="7B749775" w14:textId="77777777" w:rsidR="00FA66E5" w:rsidRDefault="00FA66E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D211A658-754D-48D8-9777-142FC35478F9}"/>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altName w:val="Calibri"/>
    <w:panose1 w:val="02000000000000000000"/>
    <w:charset w:val="00"/>
    <w:family w:val="auto"/>
    <w:pitch w:val="variable"/>
    <w:sig w:usb0="A000006F" w:usb1="0000307B" w:usb2="00000000" w:usb3="00000000" w:csb0="00000093" w:csb1="00000000"/>
    <w:embedRegular r:id="rId2" w:fontKey="{E12E5151-A4A6-4E39-BC9C-18936996DCF1}"/>
    <w:embedBold r:id="rId3" w:fontKey="{1E8770B8-8CFC-4D77-A1E3-9AEF0B0FF13F}"/>
    <w:embedItalic r:id="rId4" w:fontKey="{5F7AD95E-7199-4DFA-B9AB-4C9AF26A93FA}"/>
    <w:embedBoldItalic r:id="rId5" w:fontKey="{AA7C637A-6CA4-4756-AB1C-F1F6625D28FC}"/>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6" w:fontKey="{B0051BB8-3AD1-4D29-B4DA-A76EDEFCF390}"/>
  </w:font>
  <w:font w:name="Oslo Sans">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r:id="rId7" w:fontKey="{317C79BA-7CB1-4C6B-AA7D-FE1CDD95BCAB}"/>
  </w:font>
  <w:font w:name="Segoe UI">
    <w:panose1 w:val="020B0502040204020203"/>
    <w:charset w:val="00"/>
    <w:family w:val="swiss"/>
    <w:pitch w:val="variable"/>
    <w:sig w:usb0="E4002EFF" w:usb1="C000E47F" w:usb2="00000009" w:usb3="00000000" w:csb0="000001FF" w:csb1="00000000"/>
    <w:embedRegular r:id="rId8" w:fontKey="{5DC905C7-8678-4ED8-B854-27B8F258640E}"/>
    <w:embedBold r:id="rId9" w:fontKey="{3BD144BD-9462-48ED-9A7D-CE7A8DE6B79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60217" w14:textId="3EBF2094" w:rsidR="00D0256F" w:rsidRPr="00B05FEF" w:rsidRDefault="00D0256F" w:rsidP="00D0256F">
    <w:pPr>
      <w:pStyle w:val="Bunntekst"/>
      <w:rPr>
        <w:color w:val="auto"/>
      </w:rPr>
    </w:pPr>
    <w:proofErr w:type="spellStart"/>
    <w:r w:rsidRPr="00D0256F">
      <w:rPr>
        <w:color w:val="auto"/>
      </w:rPr>
      <w:t>Samkjøpsavtale</w:t>
    </w:r>
    <w:proofErr w:type="spellEnd"/>
    <w:r w:rsidRPr="00D0256F">
      <w:rPr>
        <w:color w:val="auto"/>
      </w:rPr>
      <w:t>:</w:t>
    </w:r>
    <w:r w:rsidRPr="00B05FEF">
      <w:rPr>
        <w:color w:val="auto"/>
      </w:rPr>
      <w:t xml:space="preserve"> </w:t>
    </w:r>
    <w:r w:rsidR="00B05FEF" w:rsidRPr="00B05FEF">
      <w:rPr>
        <w:color w:val="auto"/>
      </w:rPr>
      <w:t>Låsesmedtjenester</w:t>
    </w:r>
  </w:p>
  <w:p w14:paraId="3A7075EF" w14:textId="36BFCB87" w:rsidR="00D0256F" w:rsidRPr="00D0256F" w:rsidRDefault="00E27602" w:rsidP="00D0256F">
    <w:pPr>
      <w:pStyle w:val="Bunntekst"/>
      <w:rPr>
        <w:color w:val="auto"/>
      </w:rPr>
    </w:pPr>
    <w:r w:rsidRPr="00B05FEF">
      <w:rPr>
        <w:color w:val="auto"/>
      </w:rPr>
      <w:t xml:space="preserve">Mal av </w:t>
    </w:r>
    <w:r w:rsidR="008C156B" w:rsidRPr="00B05FEF">
      <w:rPr>
        <w:color w:val="auto"/>
      </w:rPr>
      <w:t>13</w:t>
    </w:r>
    <w:r w:rsidRPr="00B05FEF">
      <w:rPr>
        <w:color w:val="auto"/>
      </w:rPr>
      <w:t>.0</w:t>
    </w:r>
    <w:r w:rsidR="003E530E" w:rsidRPr="00B05FEF">
      <w:rPr>
        <w:color w:val="auto"/>
      </w:rPr>
      <w:t>1</w:t>
    </w:r>
    <w:r w:rsidRPr="00B05FEF">
      <w:rPr>
        <w:color w:val="auto"/>
      </w:rPr>
      <w:t>.20</w:t>
    </w:r>
    <w:r w:rsidR="003E530E" w:rsidRPr="00B05FEF">
      <w:rPr>
        <w:color w:val="auto"/>
      </w:rPr>
      <w:t>26</w:t>
    </w:r>
    <w:r w:rsidR="00D0256F" w:rsidRPr="00D0256F">
      <w:rPr>
        <w:color w:val="auto"/>
      </w:rPr>
      <w:tab/>
    </w:r>
    <w:r w:rsidR="00D0256F" w:rsidRPr="00D0256F">
      <w:rPr>
        <w:color w:val="auto"/>
      </w:rPr>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00D0256F" w:rsidRPr="00D0256F">
              <w:rPr>
                <w:color w:val="auto"/>
              </w:rPr>
              <w:t xml:space="preserve">Side </w:t>
            </w:r>
            <w:r w:rsidR="00D0256F" w:rsidRPr="00D0256F">
              <w:rPr>
                <w:b/>
                <w:bCs/>
                <w:color w:val="auto"/>
                <w:sz w:val="24"/>
                <w:szCs w:val="24"/>
              </w:rPr>
              <w:fldChar w:fldCharType="begin"/>
            </w:r>
            <w:r w:rsidR="00D0256F" w:rsidRPr="00D0256F">
              <w:rPr>
                <w:b/>
                <w:bCs/>
                <w:color w:val="auto"/>
              </w:rPr>
              <w:instrText>PAGE</w:instrText>
            </w:r>
            <w:r w:rsidR="00D0256F" w:rsidRPr="00D0256F">
              <w:rPr>
                <w:b/>
                <w:bCs/>
                <w:color w:val="auto"/>
                <w:sz w:val="24"/>
                <w:szCs w:val="24"/>
              </w:rPr>
              <w:fldChar w:fldCharType="separate"/>
            </w:r>
            <w:r w:rsidR="00A82A97">
              <w:rPr>
                <w:b/>
                <w:bCs/>
                <w:noProof/>
                <w:color w:val="auto"/>
              </w:rPr>
              <w:t>2</w:t>
            </w:r>
            <w:r w:rsidR="00D0256F" w:rsidRPr="00D0256F">
              <w:rPr>
                <w:b/>
                <w:bCs/>
                <w:color w:val="auto"/>
                <w:sz w:val="24"/>
                <w:szCs w:val="24"/>
              </w:rPr>
              <w:fldChar w:fldCharType="end"/>
            </w:r>
            <w:r w:rsidR="00D0256F" w:rsidRPr="00D0256F">
              <w:rPr>
                <w:color w:val="auto"/>
              </w:rPr>
              <w:t xml:space="preserve"> av </w:t>
            </w:r>
            <w:r w:rsidR="00D0256F" w:rsidRPr="00D0256F">
              <w:rPr>
                <w:b/>
                <w:bCs/>
                <w:color w:val="auto"/>
                <w:sz w:val="24"/>
                <w:szCs w:val="24"/>
              </w:rPr>
              <w:fldChar w:fldCharType="begin"/>
            </w:r>
            <w:r w:rsidR="00D0256F" w:rsidRPr="00D0256F">
              <w:rPr>
                <w:b/>
                <w:bCs/>
                <w:color w:val="auto"/>
              </w:rPr>
              <w:instrText>NUMPAGES</w:instrText>
            </w:r>
            <w:r w:rsidR="00D0256F" w:rsidRPr="00D0256F">
              <w:rPr>
                <w:b/>
                <w:bCs/>
                <w:color w:val="auto"/>
                <w:sz w:val="24"/>
                <w:szCs w:val="24"/>
              </w:rPr>
              <w:fldChar w:fldCharType="separate"/>
            </w:r>
            <w:r w:rsidR="00A82A97">
              <w:rPr>
                <w:b/>
                <w:bCs/>
                <w:noProof/>
                <w:color w:val="auto"/>
              </w:rPr>
              <w:t>5</w:t>
            </w:r>
            <w:r w:rsidR="00D0256F"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102001" w14:textId="77777777" w:rsidR="00FA66E5" w:rsidRDefault="00FA66E5" w:rsidP="005D093C">
      <w:pPr>
        <w:spacing w:after="0" w:line="240" w:lineRule="auto"/>
      </w:pPr>
      <w:r>
        <w:separator/>
      </w:r>
    </w:p>
  </w:footnote>
  <w:footnote w:type="continuationSeparator" w:id="0">
    <w:p w14:paraId="271D55DB" w14:textId="77777777" w:rsidR="00FA66E5" w:rsidRDefault="00FA66E5" w:rsidP="005D093C">
      <w:pPr>
        <w:spacing w:after="0" w:line="240" w:lineRule="auto"/>
      </w:pPr>
      <w:r>
        <w:continuationSeparator/>
      </w:r>
    </w:p>
  </w:footnote>
  <w:footnote w:type="continuationNotice" w:id="1">
    <w:p w14:paraId="086E32CB" w14:textId="77777777" w:rsidR="00FA66E5" w:rsidRDefault="00FA66E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798FE9" w14:textId="77777777" w:rsidR="00C20695" w:rsidRDefault="00C20695" w:rsidP="00C20695">
    <w:pPr>
      <w:pStyle w:val="Topptekst"/>
    </w:pPr>
    <w:r>
      <w:rPr>
        <w:noProof/>
        <w:lang w:eastAsia="nb-NO"/>
      </w:rPr>
      <w:drawing>
        <wp:anchor distT="0" distB="0" distL="114300" distR="114300" simplePos="0" relativeHeight="251658241" behindDoc="0" locked="0" layoutInCell="1" allowOverlap="1" wp14:anchorId="40EE2259" wp14:editId="0AA893C4">
          <wp:simplePos x="0" y="0"/>
          <wp:positionH relativeFrom="column">
            <wp:posOffset>4671694</wp:posOffset>
          </wp:positionH>
          <wp:positionV relativeFrom="paragraph">
            <wp:posOffset>-450215</wp:posOffset>
          </wp:positionV>
          <wp:extent cx="2063115" cy="1332786"/>
          <wp:effectExtent l="0" t="0" r="0" b="1270"/>
          <wp:wrapNone/>
          <wp:docPr id="1528430587" name="Bilde 1528430587" descr="Et bilde som inneholder hvit, Font, Grafikk, logo&#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descr="Et bilde som inneholder hvit, Font, Grafikk, logo&#10;&#10;KI-generert innhold kan være feil."/>
                  <pic:cNvPicPr/>
                </pic:nvPicPr>
                <pic:blipFill rotWithShape="1">
                  <a:blip r:embed="rId1">
                    <a:extLst>
                      <a:ext uri="{28A0092B-C50C-407E-A947-70E740481C1C}">
                        <a14:useLocalDpi xmlns:a14="http://schemas.microsoft.com/office/drawing/2010/main" val="0"/>
                      </a:ext>
                    </a:extLst>
                  </a:blip>
                  <a:srcRect l="72910"/>
                  <a:stretch>
                    <a:fillRect/>
                  </a:stretch>
                </pic:blipFill>
                <pic:spPr bwMode="auto">
                  <a:xfrm>
                    <a:off x="0" y="0"/>
                    <a:ext cx="2063115" cy="133278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9929A69" w14:textId="77777777" w:rsidR="00C20695" w:rsidRDefault="00C20695" w:rsidP="00C20695">
    <w:pPr>
      <w:pStyle w:val="Topptekst"/>
      <w:ind w:left="-426"/>
      <w:rPr>
        <w:sz w:val="22"/>
        <w:szCs w:val="24"/>
      </w:rPr>
    </w:pPr>
    <w:r w:rsidRPr="00D92E97">
      <w:rPr>
        <w:sz w:val="22"/>
        <w:szCs w:val="24"/>
      </w:rPr>
      <w:t>Økonomi- og forvaltningsetaten</w:t>
    </w:r>
  </w:p>
  <w:p w14:paraId="683A93E5" w14:textId="77777777" w:rsidR="00D0256F" w:rsidRDefault="00D0256F">
    <w:pPr>
      <w:pStyle w:val="Topptekst"/>
      <w:rPr>
        <w:sz w:val="22"/>
        <w:szCs w:val="24"/>
      </w:rPr>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5A8ACA4A" w:rsidR="00D44A50" w:rsidRDefault="00732081" w:rsidP="00732081">
    <w:pPr>
      <w:pStyle w:val="Topptekst"/>
      <w:tabs>
        <w:tab w:val="clear" w:pos="4536"/>
        <w:tab w:val="clear" w:pos="9072"/>
        <w:tab w:val="center" w:pos="4635"/>
      </w:tabs>
      <w:ind w:left="-426"/>
    </w:pPr>
    <w:r>
      <w:rPr>
        <w:sz w:val="22"/>
        <w:szCs w:val="24"/>
      </w:rPr>
      <w:br/>
    </w:r>
    <w:r w:rsidRPr="00861D46">
      <w:rPr>
        <w:sz w:val="22"/>
        <w:szCs w:val="24"/>
      </w:rPr>
      <w:t>Økonomi- og forvaltningsetaten</w:t>
    </w:r>
    <w:r w:rsidRPr="00861D46">
      <w:rPr>
        <w:noProof/>
        <w:sz w:val="22"/>
        <w:szCs w:val="24"/>
        <w:lang w:eastAsia="nb-NO"/>
      </w:rPr>
      <w:t xml:space="preserve"> </w:t>
    </w:r>
    <w:r w:rsidR="00924A39" w:rsidRPr="00861D46">
      <w:rPr>
        <w:noProof/>
        <w:sz w:val="22"/>
        <w:szCs w:val="24"/>
        <w:lang w:eastAsia="nb-NO"/>
      </w:rPr>
      <w:drawing>
        <wp:anchor distT="0" distB="0" distL="114300" distR="114300" simplePos="0" relativeHeight="251658240" behindDoc="1" locked="0" layoutInCell="1" allowOverlap="1" wp14:anchorId="1193B608" wp14:editId="615E2349">
          <wp:simplePos x="0" y="0"/>
          <wp:positionH relativeFrom="column">
            <wp:posOffset>-837565</wp:posOffset>
          </wp:positionH>
          <wp:positionV relativeFrom="paragraph">
            <wp:posOffset>-435701</wp:posOffset>
          </wp:positionV>
          <wp:extent cx="7578372" cy="10716675"/>
          <wp:effectExtent l="0" t="0" r="3810" b="8890"/>
          <wp:wrapNone/>
          <wp:docPr id="1" name="Bilde 1" descr="Et bilde som inneholder design, gul, skjermbilde, Grafikk&#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descr="Et bilde som inneholder design, gul, skjermbilde, Grafikk&#10;&#10;KI-generert innhold kan være feil."/>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5"/>
                  </a:xfrm>
                  <a:prstGeom prst="rect">
                    <a:avLst/>
                  </a:prstGeom>
                </pic:spPr>
              </pic:pic>
            </a:graphicData>
          </a:graphic>
          <wp14:sizeRelH relativeFrom="page">
            <wp14:pctWidth>0</wp14:pctWidth>
          </wp14:sizeRelH>
          <wp14:sizeRelV relativeFrom="page">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B0B4E"/>
    <w:multiLevelType w:val="multilevel"/>
    <w:tmpl w:val="E0722070"/>
    <w:lvl w:ilvl="0">
      <w:start w:val="1"/>
      <w:numFmt w:val="bullet"/>
      <w:lvlText w:val=""/>
      <w:lvlJc w:val="left"/>
      <w:pPr>
        <w:tabs>
          <w:tab w:val="num" w:pos="361"/>
        </w:tabs>
        <w:ind w:left="361" w:hanging="360"/>
      </w:pPr>
      <w:rPr>
        <w:rFonts w:ascii="Symbol" w:hAnsi="Symbol" w:hint="default"/>
        <w:sz w:val="20"/>
      </w:rPr>
    </w:lvl>
    <w:lvl w:ilvl="1" w:tentative="1">
      <w:start w:val="1"/>
      <w:numFmt w:val="bullet"/>
      <w:lvlText w:val=""/>
      <w:lvlJc w:val="left"/>
      <w:pPr>
        <w:tabs>
          <w:tab w:val="num" w:pos="1081"/>
        </w:tabs>
        <w:ind w:left="1081" w:hanging="360"/>
      </w:pPr>
      <w:rPr>
        <w:rFonts w:ascii="Symbol" w:hAnsi="Symbol" w:hint="default"/>
        <w:sz w:val="20"/>
      </w:rPr>
    </w:lvl>
    <w:lvl w:ilvl="2" w:tentative="1">
      <w:start w:val="1"/>
      <w:numFmt w:val="bullet"/>
      <w:lvlText w:val=""/>
      <w:lvlJc w:val="left"/>
      <w:pPr>
        <w:tabs>
          <w:tab w:val="num" w:pos="1801"/>
        </w:tabs>
        <w:ind w:left="1801" w:hanging="360"/>
      </w:pPr>
      <w:rPr>
        <w:rFonts w:ascii="Symbol" w:hAnsi="Symbol" w:hint="default"/>
        <w:sz w:val="20"/>
      </w:rPr>
    </w:lvl>
    <w:lvl w:ilvl="3" w:tentative="1">
      <w:start w:val="1"/>
      <w:numFmt w:val="bullet"/>
      <w:lvlText w:val=""/>
      <w:lvlJc w:val="left"/>
      <w:pPr>
        <w:tabs>
          <w:tab w:val="num" w:pos="2521"/>
        </w:tabs>
        <w:ind w:left="2521" w:hanging="360"/>
      </w:pPr>
      <w:rPr>
        <w:rFonts w:ascii="Symbol" w:hAnsi="Symbol" w:hint="default"/>
        <w:sz w:val="20"/>
      </w:rPr>
    </w:lvl>
    <w:lvl w:ilvl="4" w:tentative="1">
      <w:start w:val="1"/>
      <w:numFmt w:val="bullet"/>
      <w:lvlText w:val=""/>
      <w:lvlJc w:val="left"/>
      <w:pPr>
        <w:tabs>
          <w:tab w:val="num" w:pos="3241"/>
        </w:tabs>
        <w:ind w:left="3241" w:hanging="360"/>
      </w:pPr>
      <w:rPr>
        <w:rFonts w:ascii="Symbol" w:hAnsi="Symbol" w:hint="default"/>
        <w:sz w:val="20"/>
      </w:rPr>
    </w:lvl>
    <w:lvl w:ilvl="5" w:tentative="1">
      <w:start w:val="1"/>
      <w:numFmt w:val="bullet"/>
      <w:lvlText w:val=""/>
      <w:lvlJc w:val="left"/>
      <w:pPr>
        <w:tabs>
          <w:tab w:val="num" w:pos="3961"/>
        </w:tabs>
        <w:ind w:left="3961" w:hanging="360"/>
      </w:pPr>
      <w:rPr>
        <w:rFonts w:ascii="Symbol" w:hAnsi="Symbol" w:hint="default"/>
        <w:sz w:val="20"/>
      </w:rPr>
    </w:lvl>
    <w:lvl w:ilvl="6" w:tentative="1">
      <w:start w:val="1"/>
      <w:numFmt w:val="bullet"/>
      <w:lvlText w:val=""/>
      <w:lvlJc w:val="left"/>
      <w:pPr>
        <w:tabs>
          <w:tab w:val="num" w:pos="4681"/>
        </w:tabs>
        <w:ind w:left="4681" w:hanging="360"/>
      </w:pPr>
      <w:rPr>
        <w:rFonts w:ascii="Symbol" w:hAnsi="Symbol" w:hint="default"/>
        <w:sz w:val="20"/>
      </w:rPr>
    </w:lvl>
    <w:lvl w:ilvl="7" w:tentative="1">
      <w:start w:val="1"/>
      <w:numFmt w:val="bullet"/>
      <w:lvlText w:val=""/>
      <w:lvlJc w:val="left"/>
      <w:pPr>
        <w:tabs>
          <w:tab w:val="num" w:pos="5401"/>
        </w:tabs>
        <w:ind w:left="5401" w:hanging="360"/>
      </w:pPr>
      <w:rPr>
        <w:rFonts w:ascii="Symbol" w:hAnsi="Symbol" w:hint="default"/>
        <w:sz w:val="20"/>
      </w:rPr>
    </w:lvl>
    <w:lvl w:ilvl="8" w:tentative="1">
      <w:start w:val="1"/>
      <w:numFmt w:val="bullet"/>
      <w:lvlText w:val=""/>
      <w:lvlJc w:val="left"/>
      <w:pPr>
        <w:tabs>
          <w:tab w:val="num" w:pos="6121"/>
        </w:tabs>
        <w:ind w:left="6121" w:hanging="360"/>
      </w:pPr>
      <w:rPr>
        <w:rFonts w:ascii="Symbol" w:hAnsi="Symbol" w:hint="default"/>
        <w:sz w:val="20"/>
      </w:rPr>
    </w:lvl>
  </w:abstractNum>
  <w:abstractNum w:abstractNumId="1" w15:restartNumberingAfterBreak="0">
    <w:nsid w:val="0A6A37FC"/>
    <w:multiLevelType w:val="multilevel"/>
    <w:tmpl w:val="FDBCB7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0BE095A"/>
    <w:multiLevelType w:val="hybridMultilevel"/>
    <w:tmpl w:val="FECC6E86"/>
    <w:lvl w:ilvl="0" w:tplc="72046490">
      <w:numFmt w:val="bullet"/>
      <w:lvlText w:val=""/>
      <w:lvlJc w:val="left"/>
      <w:pPr>
        <w:ind w:left="927" w:hanging="360"/>
      </w:pPr>
      <w:rPr>
        <w:rFonts w:ascii="Symbol" w:eastAsia="Symbol" w:hAnsi="Symbol" w:cs="Symbol" w:hint="default"/>
        <w:b w:val="0"/>
        <w:bCs w:val="0"/>
        <w:i w:val="0"/>
        <w:iCs w:val="0"/>
        <w:spacing w:val="0"/>
        <w:w w:val="100"/>
        <w:sz w:val="20"/>
        <w:szCs w:val="20"/>
        <w:lang w:val="nn-NO" w:eastAsia="en-US" w:bidi="ar-SA"/>
      </w:rPr>
    </w:lvl>
    <w:lvl w:ilvl="1" w:tplc="3EDAACA2">
      <w:numFmt w:val="bullet"/>
      <w:lvlText w:val="•"/>
      <w:lvlJc w:val="left"/>
      <w:pPr>
        <w:ind w:left="1763" w:hanging="360"/>
      </w:pPr>
      <w:rPr>
        <w:rFonts w:hint="default"/>
        <w:lang w:val="nn-NO" w:eastAsia="en-US" w:bidi="ar-SA"/>
      </w:rPr>
    </w:lvl>
    <w:lvl w:ilvl="2" w:tplc="69C2CCD6">
      <w:numFmt w:val="bullet"/>
      <w:lvlText w:val="•"/>
      <w:lvlJc w:val="left"/>
      <w:pPr>
        <w:ind w:left="2607" w:hanging="360"/>
      </w:pPr>
      <w:rPr>
        <w:rFonts w:hint="default"/>
        <w:lang w:val="nn-NO" w:eastAsia="en-US" w:bidi="ar-SA"/>
      </w:rPr>
    </w:lvl>
    <w:lvl w:ilvl="3" w:tplc="C96008D6">
      <w:numFmt w:val="bullet"/>
      <w:lvlText w:val="•"/>
      <w:lvlJc w:val="left"/>
      <w:pPr>
        <w:ind w:left="3450" w:hanging="360"/>
      </w:pPr>
      <w:rPr>
        <w:rFonts w:hint="default"/>
        <w:lang w:val="nn-NO" w:eastAsia="en-US" w:bidi="ar-SA"/>
      </w:rPr>
    </w:lvl>
    <w:lvl w:ilvl="4" w:tplc="505C3CF8">
      <w:numFmt w:val="bullet"/>
      <w:lvlText w:val="•"/>
      <w:lvlJc w:val="left"/>
      <w:pPr>
        <w:ind w:left="4294" w:hanging="360"/>
      </w:pPr>
      <w:rPr>
        <w:rFonts w:hint="default"/>
        <w:lang w:val="nn-NO" w:eastAsia="en-US" w:bidi="ar-SA"/>
      </w:rPr>
    </w:lvl>
    <w:lvl w:ilvl="5" w:tplc="78C0FF50">
      <w:numFmt w:val="bullet"/>
      <w:lvlText w:val="•"/>
      <w:lvlJc w:val="left"/>
      <w:pPr>
        <w:ind w:left="5138" w:hanging="360"/>
      </w:pPr>
      <w:rPr>
        <w:rFonts w:hint="default"/>
        <w:lang w:val="nn-NO" w:eastAsia="en-US" w:bidi="ar-SA"/>
      </w:rPr>
    </w:lvl>
    <w:lvl w:ilvl="6" w:tplc="6940216A">
      <w:numFmt w:val="bullet"/>
      <w:lvlText w:val="•"/>
      <w:lvlJc w:val="left"/>
      <w:pPr>
        <w:ind w:left="5981" w:hanging="360"/>
      </w:pPr>
      <w:rPr>
        <w:rFonts w:hint="default"/>
        <w:lang w:val="nn-NO" w:eastAsia="en-US" w:bidi="ar-SA"/>
      </w:rPr>
    </w:lvl>
    <w:lvl w:ilvl="7" w:tplc="4E6C0360">
      <w:numFmt w:val="bullet"/>
      <w:lvlText w:val="•"/>
      <w:lvlJc w:val="left"/>
      <w:pPr>
        <w:ind w:left="6825" w:hanging="360"/>
      </w:pPr>
      <w:rPr>
        <w:rFonts w:hint="default"/>
        <w:lang w:val="nn-NO" w:eastAsia="en-US" w:bidi="ar-SA"/>
      </w:rPr>
    </w:lvl>
    <w:lvl w:ilvl="8" w:tplc="BDBA3D4E">
      <w:numFmt w:val="bullet"/>
      <w:lvlText w:val="•"/>
      <w:lvlJc w:val="left"/>
      <w:pPr>
        <w:ind w:left="7668" w:hanging="360"/>
      </w:pPr>
      <w:rPr>
        <w:rFonts w:hint="default"/>
        <w:lang w:val="nn-NO" w:eastAsia="en-US" w:bidi="ar-SA"/>
      </w:rPr>
    </w:lvl>
  </w:abstractNum>
  <w:abstractNum w:abstractNumId="3" w15:restartNumberingAfterBreak="0">
    <w:nsid w:val="12993AA1"/>
    <w:multiLevelType w:val="multilevel"/>
    <w:tmpl w:val="D14CD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49539A3"/>
    <w:multiLevelType w:val="multilevel"/>
    <w:tmpl w:val="AAFE5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4C8D669"/>
    <w:multiLevelType w:val="hybridMultilevel"/>
    <w:tmpl w:val="FFFFFFFF"/>
    <w:lvl w:ilvl="0" w:tplc="F6D6F752">
      <w:start w:val="1"/>
      <w:numFmt w:val="bullet"/>
      <w:lvlText w:val="-"/>
      <w:lvlJc w:val="left"/>
      <w:pPr>
        <w:ind w:left="501" w:hanging="360"/>
      </w:pPr>
      <w:rPr>
        <w:rFonts w:ascii="Aptos" w:hAnsi="Aptos" w:hint="default"/>
      </w:rPr>
    </w:lvl>
    <w:lvl w:ilvl="1" w:tplc="A33CA350">
      <w:start w:val="1"/>
      <w:numFmt w:val="bullet"/>
      <w:lvlText w:val="o"/>
      <w:lvlJc w:val="left"/>
      <w:pPr>
        <w:ind w:left="1221" w:hanging="360"/>
      </w:pPr>
      <w:rPr>
        <w:rFonts w:ascii="Courier New" w:hAnsi="Courier New" w:hint="default"/>
      </w:rPr>
    </w:lvl>
    <w:lvl w:ilvl="2" w:tplc="B316DA6C">
      <w:start w:val="1"/>
      <w:numFmt w:val="bullet"/>
      <w:lvlText w:val=""/>
      <w:lvlJc w:val="left"/>
      <w:pPr>
        <w:ind w:left="1941" w:hanging="360"/>
      </w:pPr>
      <w:rPr>
        <w:rFonts w:ascii="Wingdings" w:hAnsi="Wingdings" w:hint="default"/>
      </w:rPr>
    </w:lvl>
    <w:lvl w:ilvl="3" w:tplc="07F488D6">
      <w:start w:val="1"/>
      <w:numFmt w:val="bullet"/>
      <w:lvlText w:val=""/>
      <w:lvlJc w:val="left"/>
      <w:pPr>
        <w:ind w:left="2661" w:hanging="360"/>
      </w:pPr>
      <w:rPr>
        <w:rFonts w:ascii="Symbol" w:hAnsi="Symbol" w:hint="default"/>
      </w:rPr>
    </w:lvl>
    <w:lvl w:ilvl="4" w:tplc="FE8CCD22">
      <w:start w:val="1"/>
      <w:numFmt w:val="bullet"/>
      <w:lvlText w:val="o"/>
      <w:lvlJc w:val="left"/>
      <w:pPr>
        <w:ind w:left="3381" w:hanging="360"/>
      </w:pPr>
      <w:rPr>
        <w:rFonts w:ascii="Courier New" w:hAnsi="Courier New" w:hint="default"/>
      </w:rPr>
    </w:lvl>
    <w:lvl w:ilvl="5" w:tplc="43EC2AE0">
      <w:start w:val="1"/>
      <w:numFmt w:val="bullet"/>
      <w:lvlText w:val=""/>
      <w:lvlJc w:val="left"/>
      <w:pPr>
        <w:ind w:left="4101" w:hanging="360"/>
      </w:pPr>
      <w:rPr>
        <w:rFonts w:ascii="Wingdings" w:hAnsi="Wingdings" w:hint="default"/>
      </w:rPr>
    </w:lvl>
    <w:lvl w:ilvl="6" w:tplc="4BD23B02">
      <w:start w:val="1"/>
      <w:numFmt w:val="bullet"/>
      <w:lvlText w:val=""/>
      <w:lvlJc w:val="left"/>
      <w:pPr>
        <w:ind w:left="4821" w:hanging="360"/>
      </w:pPr>
      <w:rPr>
        <w:rFonts w:ascii="Symbol" w:hAnsi="Symbol" w:hint="default"/>
      </w:rPr>
    </w:lvl>
    <w:lvl w:ilvl="7" w:tplc="28A6B0E6">
      <w:start w:val="1"/>
      <w:numFmt w:val="bullet"/>
      <w:lvlText w:val="o"/>
      <w:lvlJc w:val="left"/>
      <w:pPr>
        <w:ind w:left="5541" w:hanging="360"/>
      </w:pPr>
      <w:rPr>
        <w:rFonts w:ascii="Courier New" w:hAnsi="Courier New" w:hint="default"/>
      </w:rPr>
    </w:lvl>
    <w:lvl w:ilvl="8" w:tplc="1B4A540A">
      <w:start w:val="1"/>
      <w:numFmt w:val="bullet"/>
      <w:lvlText w:val=""/>
      <w:lvlJc w:val="left"/>
      <w:pPr>
        <w:ind w:left="6261" w:hanging="360"/>
      </w:pPr>
      <w:rPr>
        <w:rFonts w:ascii="Wingdings" w:hAnsi="Wingdings" w:hint="default"/>
      </w:rPr>
    </w:lvl>
  </w:abstractNum>
  <w:abstractNum w:abstractNumId="6" w15:restartNumberingAfterBreak="0">
    <w:nsid w:val="238A0CB1"/>
    <w:multiLevelType w:val="multilevel"/>
    <w:tmpl w:val="1FA68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551481B"/>
    <w:multiLevelType w:val="multilevel"/>
    <w:tmpl w:val="CF082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7046C8E"/>
    <w:multiLevelType w:val="multilevel"/>
    <w:tmpl w:val="990CD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A802AA3"/>
    <w:multiLevelType w:val="multilevel"/>
    <w:tmpl w:val="C43E2C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ACD24EE"/>
    <w:multiLevelType w:val="hybridMultilevel"/>
    <w:tmpl w:val="F724E66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2BCF663D"/>
    <w:multiLevelType w:val="multilevel"/>
    <w:tmpl w:val="E2A68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D2C3E33"/>
    <w:multiLevelType w:val="multilevel"/>
    <w:tmpl w:val="C430F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E3C691B"/>
    <w:multiLevelType w:val="multilevel"/>
    <w:tmpl w:val="1D50F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FB27F50"/>
    <w:multiLevelType w:val="hybridMultilevel"/>
    <w:tmpl w:val="DA7448D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15" w15:restartNumberingAfterBreak="0">
    <w:nsid w:val="30BA1464"/>
    <w:multiLevelType w:val="hybridMultilevel"/>
    <w:tmpl w:val="D1D0A9AA"/>
    <w:lvl w:ilvl="0" w:tplc="7A0A5018">
      <w:numFmt w:val="bullet"/>
      <w:lvlText w:val=""/>
      <w:lvlJc w:val="left"/>
      <w:pPr>
        <w:ind w:left="1222" w:hanging="360"/>
      </w:pPr>
      <w:rPr>
        <w:rFonts w:ascii="Symbol" w:eastAsia="Symbol" w:hAnsi="Symbol" w:cs="Symbol" w:hint="default"/>
        <w:b w:val="0"/>
        <w:bCs w:val="0"/>
        <w:i w:val="0"/>
        <w:iCs w:val="0"/>
        <w:spacing w:val="0"/>
        <w:w w:val="100"/>
        <w:sz w:val="20"/>
        <w:szCs w:val="20"/>
        <w:lang w:val="nn-NO" w:eastAsia="en-US" w:bidi="ar-SA"/>
      </w:rPr>
    </w:lvl>
    <w:lvl w:ilvl="1" w:tplc="3E4EBCB2">
      <w:numFmt w:val="bullet"/>
      <w:lvlText w:val="•"/>
      <w:lvlJc w:val="left"/>
      <w:pPr>
        <w:ind w:left="2033" w:hanging="360"/>
      </w:pPr>
      <w:rPr>
        <w:rFonts w:hint="default"/>
        <w:lang w:val="nn-NO" w:eastAsia="en-US" w:bidi="ar-SA"/>
      </w:rPr>
    </w:lvl>
    <w:lvl w:ilvl="2" w:tplc="80AA85D2">
      <w:numFmt w:val="bullet"/>
      <w:lvlText w:val="•"/>
      <w:lvlJc w:val="left"/>
      <w:pPr>
        <w:ind w:left="2847" w:hanging="360"/>
      </w:pPr>
      <w:rPr>
        <w:rFonts w:hint="default"/>
        <w:lang w:val="nn-NO" w:eastAsia="en-US" w:bidi="ar-SA"/>
      </w:rPr>
    </w:lvl>
    <w:lvl w:ilvl="3" w:tplc="5B14780E">
      <w:numFmt w:val="bullet"/>
      <w:lvlText w:val="•"/>
      <w:lvlJc w:val="left"/>
      <w:pPr>
        <w:ind w:left="3660" w:hanging="360"/>
      </w:pPr>
      <w:rPr>
        <w:rFonts w:hint="default"/>
        <w:lang w:val="nn-NO" w:eastAsia="en-US" w:bidi="ar-SA"/>
      </w:rPr>
    </w:lvl>
    <w:lvl w:ilvl="4" w:tplc="37482B4A">
      <w:numFmt w:val="bullet"/>
      <w:lvlText w:val="•"/>
      <w:lvlJc w:val="left"/>
      <w:pPr>
        <w:ind w:left="4474" w:hanging="360"/>
      </w:pPr>
      <w:rPr>
        <w:rFonts w:hint="default"/>
        <w:lang w:val="nn-NO" w:eastAsia="en-US" w:bidi="ar-SA"/>
      </w:rPr>
    </w:lvl>
    <w:lvl w:ilvl="5" w:tplc="FF6A2F2E">
      <w:numFmt w:val="bullet"/>
      <w:lvlText w:val="•"/>
      <w:lvlJc w:val="left"/>
      <w:pPr>
        <w:ind w:left="5288" w:hanging="360"/>
      </w:pPr>
      <w:rPr>
        <w:rFonts w:hint="default"/>
        <w:lang w:val="nn-NO" w:eastAsia="en-US" w:bidi="ar-SA"/>
      </w:rPr>
    </w:lvl>
    <w:lvl w:ilvl="6" w:tplc="6E122CCE">
      <w:numFmt w:val="bullet"/>
      <w:lvlText w:val="•"/>
      <w:lvlJc w:val="left"/>
      <w:pPr>
        <w:ind w:left="6101" w:hanging="360"/>
      </w:pPr>
      <w:rPr>
        <w:rFonts w:hint="default"/>
        <w:lang w:val="nn-NO" w:eastAsia="en-US" w:bidi="ar-SA"/>
      </w:rPr>
    </w:lvl>
    <w:lvl w:ilvl="7" w:tplc="3A98465E">
      <w:numFmt w:val="bullet"/>
      <w:lvlText w:val="•"/>
      <w:lvlJc w:val="left"/>
      <w:pPr>
        <w:ind w:left="6915" w:hanging="360"/>
      </w:pPr>
      <w:rPr>
        <w:rFonts w:hint="default"/>
        <w:lang w:val="nn-NO" w:eastAsia="en-US" w:bidi="ar-SA"/>
      </w:rPr>
    </w:lvl>
    <w:lvl w:ilvl="8" w:tplc="0FFA5558">
      <w:numFmt w:val="bullet"/>
      <w:lvlText w:val="•"/>
      <w:lvlJc w:val="left"/>
      <w:pPr>
        <w:ind w:left="7728" w:hanging="360"/>
      </w:pPr>
      <w:rPr>
        <w:rFonts w:hint="default"/>
        <w:lang w:val="nn-NO" w:eastAsia="en-US" w:bidi="ar-SA"/>
      </w:rPr>
    </w:lvl>
  </w:abstractNum>
  <w:abstractNum w:abstractNumId="16" w15:restartNumberingAfterBreak="0">
    <w:nsid w:val="31E141DB"/>
    <w:multiLevelType w:val="multilevel"/>
    <w:tmpl w:val="75325B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3D246ED"/>
    <w:multiLevelType w:val="multilevel"/>
    <w:tmpl w:val="805810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62978A8"/>
    <w:multiLevelType w:val="multilevel"/>
    <w:tmpl w:val="4D5058C8"/>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9" w15:restartNumberingAfterBreak="0">
    <w:nsid w:val="376D0723"/>
    <w:multiLevelType w:val="hybridMultilevel"/>
    <w:tmpl w:val="D122AD9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389F270F"/>
    <w:multiLevelType w:val="hybridMultilevel"/>
    <w:tmpl w:val="284688E2"/>
    <w:lvl w:ilvl="0" w:tplc="C382EC5E">
      <w:start w:val="1"/>
      <w:numFmt w:val="decimal"/>
      <w:lvlText w:val="%1."/>
      <w:lvlJc w:val="left"/>
      <w:pPr>
        <w:ind w:left="720" w:hanging="360"/>
      </w:pPr>
    </w:lvl>
    <w:lvl w:ilvl="1" w:tplc="8AE63D44">
      <w:start w:val="1"/>
      <w:numFmt w:val="lowerLetter"/>
      <w:lvlText w:val="%2."/>
      <w:lvlJc w:val="left"/>
      <w:pPr>
        <w:ind w:left="1440" w:hanging="360"/>
      </w:pPr>
    </w:lvl>
    <w:lvl w:ilvl="2" w:tplc="BC1E7FB4">
      <w:start w:val="1"/>
      <w:numFmt w:val="lowerRoman"/>
      <w:lvlText w:val="%3."/>
      <w:lvlJc w:val="right"/>
      <w:pPr>
        <w:ind w:left="2160" w:hanging="180"/>
      </w:pPr>
    </w:lvl>
    <w:lvl w:ilvl="3" w:tplc="B59CD980">
      <w:start w:val="1"/>
      <w:numFmt w:val="decimal"/>
      <w:lvlText w:val="%4."/>
      <w:lvlJc w:val="left"/>
      <w:pPr>
        <w:ind w:left="2880" w:hanging="360"/>
      </w:pPr>
    </w:lvl>
    <w:lvl w:ilvl="4" w:tplc="8F4A7C0C">
      <w:start w:val="1"/>
      <w:numFmt w:val="lowerLetter"/>
      <w:lvlText w:val="%5."/>
      <w:lvlJc w:val="left"/>
      <w:pPr>
        <w:ind w:left="3600" w:hanging="360"/>
      </w:pPr>
    </w:lvl>
    <w:lvl w:ilvl="5" w:tplc="7B6664A4">
      <w:start w:val="1"/>
      <w:numFmt w:val="lowerRoman"/>
      <w:lvlText w:val="%6."/>
      <w:lvlJc w:val="right"/>
      <w:pPr>
        <w:ind w:left="4320" w:hanging="180"/>
      </w:pPr>
    </w:lvl>
    <w:lvl w:ilvl="6" w:tplc="55F2A82A">
      <w:start w:val="1"/>
      <w:numFmt w:val="decimal"/>
      <w:lvlText w:val="%7."/>
      <w:lvlJc w:val="left"/>
      <w:pPr>
        <w:ind w:left="5040" w:hanging="360"/>
      </w:pPr>
    </w:lvl>
    <w:lvl w:ilvl="7" w:tplc="06B8FDC6">
      <w:start w:val="1"/>
      <w:numFmt w:val="lowerLetter"/>
      <w:lvlText w:val="%8."/>
      <w:lvlJc w:val="left"/>
      <w:pPr>
        <w:ind w:left="5760" w:hanging="360"/>
      </w:pPr>
    </w:lvl>
    <w:lvl w:ilvl="8" w:tplc="2BF27238">
      <w:start w:val="1"/>
      <w:numFmt w:val="lowerRoman"/>
      <w:lvlText w:val="%9."/>
      <w:lvlJc w:val="right"/>
      <w:pPr>
        <w:ind w:left="6480" w:hanging="180"/>
      </w:pPr>
    </w:lvl>
  </w:abstractNum>
  <w:abstractNum w:abstractNumId="21" w15:restartNumberingAfterBreak="0">
    <w:nsid w:val="3A6B54C3"/>
    <w:multiLevelType w:val="hybridMultilevel"/>
    <w:tmpl w:val="EA009D5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3E1981B9"/>
    <w:multiLevelType w:val="hybridMultilevel"/>
    <w:tmpl w:val="FFFFFFFF"/>
    <w:lvl w:ilvl="0" w:tplc="DBDE4BF0">
      <w:start w:val="1"/>
      <w:numFmt w:val="bullet"/>
      <w:lvlText w:val=""/>
      <w:lvlJc w:val="left"/>
      <w:pPr>
        <w:ind w:left="501" w:hanging="360"/>
      </w:pPr>
      <w:rPr>
        <w:rFonts w:ascii="Symbol" w:hAnsi="Symbol" w:hint="default"/>
      </w:rPr>
    </w:lvl>
    <w:lvl w:ilvl="1" w:tplc="991E9498">
      <w:start w:val="1"/>
      <w:numFmt w:val="bullet"/>
      <w:lvlText w:val="o"/>
      <w:lvlJc w:val="left"/>
      <w:pPr>
        <w:ind w:left="1221" w:hanging="360"/>
      </w:pPr>
      <w:rPr>
        <w:rFonts w:ascii="Courier New" w:hAnsi="Courier New" w:hint="default"/>
      </w:rPr>
    </w:lvl>
    <w:lvl w:ilvl="2" w:tplc="F4FE7252">
      <w:start w:val="1"/>
      <w:numFmt w:val="bullet"/>
      <w:lvlText w:val=""/>
      <w:lvlJc w:val="left"/>
      <w:pPr>
        <w:ind w:left="1941" w:hanging="360"/>
      </w:pPr>
      <w:rPr>
        <w:rFonts w:ascii="Wingdings" w:hAnsi="Wingdings" w:hint="default"/>
      </w:rPr>
    </w:lvl>
    <w:lvl w:ilvl="3" w:tplc="3C1A151C">
      <w:start w:val="1"/>
      <w:numFmt w:val="bullet"/>
      <w:lvlText w:val=""/>
      <w:lvlJc w:val="left"/>
      <w:pPr>
        <w:ind w:left="2661" w:hanging="360"/>
      </w:pPr>
      <w:rPr>
        <w:rFonts w:ascii="Symbol" w:hAnsi="Symbol" w:hint="default"/>
      </w:rPr>
    </w:lvl>
    <w:lvl w:ilvl="4" w:tplc="51521BE0">
      <w:start w:val="1"/>
      <w:numFmt w:val="bullet"/>
      <w:lvlText w:val="o"/>
      <w:lvlJc w:val="left"/>
      <w:pPr>
        <w:ind w:left="3381" w:hanging="360"/>
      </w:pPr>
      <w:rPr>
        <w:rFonts w:ascii="Courier New" w:hAnsi="Courier New" w:hint="default"/>
      </w:rPr>
    </w:lvl>
    <w:lvl w:ilvl="5" w:tplc="A40E59D4">
      <w:start w:val="1"/>
      <w:numFmt w:val="bullet"/>
      <w:lvlText w:val=""/>
      <w:lvlJc w:val="left"/>
      <w:pPr>
        <w:ind w:left="4101" w:hanging="360"/>
      </w:pPr>
      <w:rPr>
        <w:rFonts w:ascii="Wingdings" w:hAnsi="Wingdings" w:hint="default"/>
      </w:rPr>
    </w:lvl>
    <w:lvl w:ilvl="6" w:tplc="83106302">
      <w:start w:val="1"/>
      <w:numFmt w:val="bullet"/>
      <w:lvlText w:val=""/>
      <w:lvlJc w:val="left"/>
      <w:pPr>
        <w:ind w:left="4821" w:hanging="360"/>
      </w:pPr>
      <w:rPr>
        <w:rFonts w:ascii="Symbol" w:hAnsi="Symbol" w:hint="default"/>
      </w:rPr>
    </w:lvl>
    <w:lvl w:ilvl="7" w:tplc="A5345490">
      <w:start w:val="1"/>
      <w:numFmt w:val="bullet"/>
      <w:lvlText w:val="o"/>
      <w:lvlJc w:val="left"/>
      <w:pPr>
        <w:ind w:left="5541" w:hanging="360"/>
      </w:pPr>
      <w:rPr>
        <w:rFonts w:ascii="Courier New" w:hAnsi="Courier New" w:hint="default"/>
      </w:rPr>
    </w:lvl>
    <w:lvl w:ilvl="8" w:tplc="81C4CE56">
      <w:start w:val="1"/>
      <w:numFmt w:val="bullet"/>
      <w:lvlText w:val=""/>
      <w:lvlJc w:val="left"/>
      <w:pPr>
        <w:ind w:left="6261" w:hanging="360"/>
      </w:pPr>
      <w:rPr>
        <w:rFonts w:ascii="Wingdings" w:hAnsi="Wingdings" w:hint="default"/>
      </w:rPr>
    </w:lvl>
  </w:abstractNum>
  <w:abstractNum w:abstractNumId="23" w15:restartNumberingAfterBreak="0">
    <w:nsid w:val="400F4B23"/>
    <w:multiLevelType w:val="hybridMultilevel"/>
    <w:tmpl w:val="749889C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4" w15:restartNumberingAfterBreak="0">
    <w:nsid w:val="42341504"/>
    <w:multiLevelType w:val="hybridMultilevel"/>
    <w:tmpl w:val="4F607CD4"/>
    <w:lvl w:ilvl="0" w:tplc="04140001">
      <w:start w:val="1"/>
      <w:numFmt w:val="bullet"/>
      <w:lvlText w:val=""/>
      <w:lvlJc w:val="left"/>
      <w:pPr>
        <w:ind w:left="861" w:hanging="360"/>
      </w:pPr>
      <w:rPr>
        <w:rFonts w:ascii="Symbol" w:hAnsi="Symbol" w:hint="default"/>
      </w:rPr>
    </w:lvl>
    <w:lvl w:ilvl="1" w:tplc="04140003">
      <w:start w:val="1"/>
      <w:numFmt w:val="bullet"/>
      <w:lvlText w:val="o"/>
      <w:lvlJc w:val="left"/>
      <w:pPr>
        <w:ind w:left="1581" w:hanging="360"/>
      </w:pPr>
      <w:rPr>
        <w:rFonts w:ascii="Courier New" w:hAnsi="Courier New" w:cs="Courier New" w:hint="default"/>
      </w:rPr>
    </w:lvl>
    <w:lvl w:ilvl="2" w:tplc="04140005">
      <w:start w:val="1"/>
      <w:numFmt w:val="bullet"/>
      <w:lvlText w:val=""/>
      <w:lvlJc w:val="left"/>
      <w:pPr>
        <w:ind w:left="2301" w:hanging="360"/>
      </w:pPr>
      <w:rPr>
        <w:rFonts w:ascii="Wingdings" w:hAnsi="Wingdings" w:hint="default"/>
      </w:rPr>
    </w:lvl>
    <w:lvl w:ilvl="3" w:tplc="04140001">
      <w:start w:val="1"/>
      <w:numFmt w:val="bullet"/>
      <w:lvlText w:val=""/>
      <w:lvlJc w:val="left"/>
      <w:pPr>
        <w:ind w:left="3021" w:hanging="360"/>
      </w:pPr>
      <w:rPr>
        <w:rFonts w:ascii="Symbol" w:hAnsi="Symbol" w:hint="default"/>
      </w:rPr>
    </w:lvl>
    <w:lvl w:ilvl="4" w:tplc="04140003" w:tentative="1">
      <w:start w:val="1"/>
      <w:numFmt w:val="bullet"/>
      <w:lvlText w:val="o"/>
      <w:lvlJc w:val="left"/>
      <w:pPr>
        <w:ind w:left="3741" w:hanging="360"/>
      </w:pPr>
      <w:rPr>
        <w:rFonts w:ascii="Courier New" w:hAnsi="Courier New" w:cs="Courier New" w:hint="default"/>
      </w:rPr>
    </w:lvl>
    <w:lvl w:ilvl="5" w:tplc="04140005" w:tentative="1">
      <w:start w:val="1"/>
      <w:numFmt w:val="bullet"/>
      <w:lvlText w:val=""/>
      <w:lvlJc w:val="left"/>
      <w:pPr>
        <w:ind w:left="4461" w:hanging="360"/>
      </w:pPr>
      <w:rPr>
        <w:rFonts w:ascii="Wingdings" w:hAnsi="Wingdings" w:hint="default"/>
      </w:rPr>
    </w:lvl>
    <w:lvl w:ilvl="6" w:tplc="04140001" w:tentative="1">
      <w:start w:val="1"/>
      <w:numFmt w:val="bullet"/>
      <w:lvlText w:val=""/>
      <w:lvlJc w:val="left"/>
      <w:pPr>
        <w:ind w:left="5181" w:hanging="360"/>
      </w:pPr>
      <w:rPr>
        <w:rFonts w:ascii="Symbol" w:hAnsi="Symbol" w:hint="default"/>
      </w:rPr>
    </w:lvl>
    <w:lvl w:ilvl="7" w:tplc="04140003" w:tentative="1">
      <w:start w:val="1"/>
      <w:numFmt w:val="bullet"/>
      <w:lvlText w:val="o"/>
      <w:lvlJc w:val="left"/>
      <w:pPr>
        <w:ind w:left="5901" w:hanging="360"/>
      </w:pPr>
      <w:rPr>
        <w:rFonts w:ascii="Courier New" w:hAnsi="Courier New" w:cs="Courier New" w:hint="default"/>
      </w:rPr>
    </w:lvl>
    <w:lvl w:ilvl="8" w:tplc="04140005" w:tentative="1">
      <w:start w:val="1"/>
      <w:numFmt w:val="bullet"/>
      <w:lvlText w:val=""/>
      <w:lvlJc w:val="left"/>
      <w:pPr>
        <w:ind w:left="6621" w:hanging="360"/>
      </w:pPr>
      <w:rPr>
        <w:rFonts w:ascii="Wingdings" w:hAnsi="Wingdings" w:hint="default"/>
      </w:rPr>
    </w:lvl>
  </w:abstractNum>
  <w:abstractNum w:abstractNumId="25" w15:restartNumberingAfterBreak="0">
    <w:nsid w:val="48AE0637"/>
    <w:multiLevelType w:val="multilevel"/>
    <w:tmpl w:val="59881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92A14C3"/>
    <w:multiLevelType w:val="multilevel"/>
    <w:tmpl w:val="435A4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4C7C6478"/>
    <w:multiLevelType w:val="multilevel"/>
    <w:tmpl w:val="5B38E2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D0B57B3"/>
    <w:multiLevelType w:val="hybridMultilevel"/>
    <w:tmpl w:val="4EE2AAB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9" w15:restartNumberingAfterBreak="0">
    <w:nsid w:val="4FDD1E7C"/>
    <w:multiLevelType w:val="hybridMultilevel"/>
    <w:tmpl w:val="85045CEC"/>
    <w:lvl w:ilvl="0" w:tplc="2932A60C">
      <w:numFmt w:val="bullet"/>
      <w:lvlText w:val=""/>
      <w:lvlJc w:val="left"/>
      <w:pPr>
        <w:ind w:left="856" w:hanging="357"/>
      </w:pPr>
      <w:rPr>
        <w:rFonts w:ascii="Symbol" w:eastAsia="Symbol" w:hAnsi="Symbol" w:cs="Symbol" w:hint="default"/>
        <w:b w:val="0"/>
        <w:bCs w:val="0"/>
        <w:i w:val="0"/>
        <w:iCs w:val="0"/>
        <w:spacing w:val="0"/>
        <w:w w:val="100"/>
        <w:sz w:val="20"/>
        <w:szCs w:val="20"/>
        <w:lang w:val="nn-NO" w:eastAsia="en-US" w:bidi="ar-SA"/>
      </w:rPr>
    </w:lvl>
    <w:lvl w:ilvl="1" w:tplc="8C60EADC">
      <w:numFmt w:val="bullet"/>
      <w:lvlText w:val="•"/>
      <w:lvlJc w:val="left"/>
      <w:pPr>
        <w:ind w:left="1709" w:hanging="357"/>
      </w:pPr>
      <w:rPr>
        <w:rFonts w:hint="default"/>
        <w:lang w:val="nn-NO" w:eastAsia="en-US" w:bidi="ar-SA"/>
      </w:rPr>
    </w:lvl>
    <w:lvl w:ilvl="2" w:tplc="77349972">
      <w:numFmt w:val="bullet"/>
      <w:lvlText w:val="•"/>
      <w:lvlJc w:val="left"/>
      <w:pPr>
        <w:ind w:left="2559" w:hanging="357"/>
      </w:pPr>
      <w:rPr>
        <w:rFonts w:hint="default"/>
        <w:lang w:val="nn-NO" w:eastAsia="en-US" w:bidi="ar-SA"/>
      </w:rPr>
    </w:lvl>
    <w:lvl w:ilvl="3" w:tplc="477CB7F0">
      <w:numFmt w:val="bullet"/>
      <w:lvlText w:val="•"/>
      <w:lvlJc w:val="left"/>
      <w:pPr>
        <w:ind w:left="3408" w:hanging="357"/>
      </w:pPr>
      <w:rPr>
        <w:rFonts w:hint="default"/>
        <w:lang w:val="nn-NO" w:eastAsia="en-US" w:bidi="ar-SA"/>
      </w:rPr>
    </w:lvl>
    <w:lvl w:ilvl="4" w:tplc="109460E6">
      <w:numFmt w:val="bullet"/>
      <w:lvlText w:val="•"/>
      <w:lvlJc w:val="left"/>
      <w:pPr>
        <w:ind w:left="4258" w:hanging="357"/>
      </w:pPr>
      <w:rPr>
        <w:rFonts w:hint="default"/>
        <w:lang w:val="nn-NO" w:eastAsia="en-US" w:bidi="ar-SA"/>
      </w:rPr>
    </w:lvl>
    <w:lvl w:ilvl="5" w:tplc="E6E685EE">
      <w:numFmt w:val="bullet"/>
      <w:lvlText w:val="•"/>
      <w:lvlJc w:val="left"/>
      <w:pPr>
        <w:ind w:left="5108" w:hanging="357"/>
      </w:pPr>
      <w:rPr>
        <w:rFonts w:hint="default"/>
        <w:lang w:val="nn-NO" w:eastAsia="en-US" w:bidi="ar-SA"/>
      </w:rPr>
    </w:lvl>
    <w:lvl w:ilvl="6" w:tplc="A65C8316">
      <w:numFmt w:val="bullet"/>
      <w:lvlText w:val="•"/>
      <w:lvlJc w:val="left"/>
      <w:pPr>
        <w:ind w:left="5957" w:hanging="357"/>
      </w:pPr>
      <w:rPr>
        <w:rFonts w:hint="default"/>
        <w:lang w:val="nn-NO" w:eastAsia="en-US" w:bidi="ar-SA"/>
      </w:rPr>
    </w:lvl>
    <w:lvl w:ilvl="7" w:tplc="67F247FC">
      <w:numFmt w:val="bullet"/>
      <w:lvlText w:val="•"/>
      <w:lvlJc w:val="left"/>
      <w:pPr>
        <w:ind w:left="6807" w:hanging="357"/>
      </w:pPr>
      <w:rPr>
        <w:rFonts w:hint="default"/>
        <w:lang w:val="nn-NO" w:eastAsia="en-US" w:bidi="ar-SA"/>
      </w:rPr>
    </w:lvl>
    <w:lvl w:ilvl="8" w:tplc="0AE6891A">
      <w:numFmt w:val="bullet"/>
      <w:lvlText w:val="•"/>
      <w:lvlJc w:val="left"/>
      <w:pPr>
        <w:ind w:left="7656" w:hanging="357"/>
      </w:pPr>
      <w:rPr>
        <w:rFonts w:hint="default"/>
        <w:lang w:val="nn-NO" w:eastAsia="en-US" w:bidi="ar-SA"/>
      </w:rPr>
    </w:lvl>
  </w:abstractNum>
  <w:abstractNum w:abstractNumId="30" w15:restartNumberingAfterBreak="0">
    <w:nsid w:val="58F86642"/>
    <w:multiLevelType w:val="multilevel"/>
    <w:tmpl w:val="6E204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A3E3C1A"/>
    <w:multiLevelType w:val="hybridMultilevel"/>
    <w:tmpl w:val="D256A996"/>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32" w15:restartNumberingAfterBreak="0">
    <w:nsid w:val="5D4D229D"/>
    <w:multiLevelType w:val="multilevel"/>
    <w:tmpl w:val="16E49FE4"/>
    <w:lvl w:ilvl="0">
      <w:start w:val="2"/>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33" w15:restartNumberingAfterBreak="0">
    <w:nsid w:val="5DC05DD6"/>
    <w:multiLevelType w:val="hybridMultilevel"/>
    <w:tmpl w:val="9EE895CE"/>
    <w:lvl w:ilvl="0" w:tplc="04140001">
      <w:start w:val="1"/>
      <w:numFmt w:val="bullet"/>
      <w:lvlText w:val=""/>
      <w:lvlJc w:val="left"/>
      <w:pPr>
        <w:ind w:left="713" w:hanging="360"/>
      </w:pPr>
      <w:rPr>
        <w:rFonts w:ascii="Symbol" w:hAnsi="Symbol" w:hint="default"/>
      </w:rPr>
    </w:lvl>
    <w:lvl w:ilvl="1" w:tplc="04140003" w:tentative="1">
      <w:start w:val="1"/>
      <w:numFmt w:val="bullet"/>
      <w:lvlText w:val="o"/>
      <w:lvlJc w:val="left"/>
      <w:pPr>
        <w:ind w:left="1433" w:hanging="360"/>
      </w:pPr>
      <w:rPr>
        <w:rFonts w:ascii="Courier New" w:hAnsi="Courier New" w:cs="Courier New" w:hint="default"/>
      </w:rPr>
    </w:lvl>
    <w:lvl w:ilvl="2" w:tplc="04140005" w:tentative="1">
      <w:start w:val="1"/>
      <w:numFmt w:val="bullet"/>
      <w:lvlText w:val=""/>
      <w:lvlJc w:val="left"/>
      <w:pPr>
        <w:ind w:left="2153" w:hanging="360"/>
      </w:pPr>
      <w:rPr>
        <w:rFonts w:ascii="Wingdings" w:hAnsi="Wingdings" w:hint="default"/>
      </w:rPr>
    </w:lvl>
    <w:lvl w:ilvl="3" w:tplc="04140001" w:tentative="1">
      <w:start w:val="1"/>
      <w:numFmt w:val="bullet"/>
      <w:lvlText w:val=""/>
      <w:lvlJc w:val="left"/>
      <w:pPr>
        <w:ind w:left="2873" w:hanging="360"/>
      </w:pPr>
      <w:rPr>
        <w:rFonts w:ascii="Symbol" w:hAnsi="Symbol" w:hint="default"/>
      </w:rPr>
    </w:lvl>
    <w:lvl w:ilvl="4" w:tplc="04140003" w:tentative="1">
      <w:start w:val="1"/>
      <w:numFmt w:val="bullet"/>
      <w:lvlText w:val="o"/>
      <w:lvlJc w:val="left"/>
      <w:pPr>
        <w:ind w:left="3593" w:hanging="360"/>
      </w:pPr>
      <w:rPr>
        <w:rFonts w:ascii="Courier New" w:hAnsi="Courier New" w:cs="Courier New" w:hint="default"/>
      </w:rPr>
    </w:lvl>
    <w:lvl w:ilvl="5" w:tplc="04140005" w:tentative="1">
      <w:start w:val="1"/>
      <w:numFmt w:val="bullet"/>
      <w:lvlText w:val=""/>
      <w:lvlJc w:val="left"/>
      <w:pPr>
        <w:ind w:left="4313" w:hanging="360"/>
      </w:pPr>
      <w:rPr>
        <w:rFonts w:ascii="Wingdings" w:hAnsi="Wingdings" w:hint="default"/>
      </w:rPr>
    </w:lvl>
    <w:lvl w:ilvl="6" w:tplc="04140001" w:tentative="1">
      <w:start w:val="1"/>
      <w:numFmt w:val="bullet"/>
      <w:lvlText w:val=""/>
      <w:lvlJc w:val="left"/>
      <w:pPr>
        <w:ind w:left="5033" w:hanging="360"/>
      </w:pPr>
      <w:rPr>
        <w:rFonts w:ascii="Symbol" w:hAnsi="Symbol" w:hint="default"/>
      </w:rPr>
    </w:lvl>
    <w:lvl w:ilvl="7" w:tplc="04140003" w:tentative="1">
      <w:start w:val="1"/>
      <w:numFmt w:val="bullet"/>
      <w:lvlText w:val="o"/>
      <w:lvlJc w:val="left"/>
      <w:pPr>
        <w:ind w:left="5753" w:hanging="360"/>
      </w:pPr>
      <w:rPr>
        <w:rFonts w:ascii="Courier New" w:hAnsi="Courier New" w:cs="Courier New" w:hint="default"/>
      </w:rPr>
    </w:lvl>
    <w:lvl w:ilvl="8" w:tplc="04140005" w:tentative="1">
      <w:start w:val="1"/>
      <w:numFmt w:val="bullet"/>
      <w:lvlText w:val=""/>
      <w:lvlJc w:val="left"/>
      <w:pPr>
        <w:ind w:left="6473" w:hanging="360"/>
      </w:pPr>
      <w:rPr>
        <w:rFonts w:ascii="Wingdings" w:hAnsi="Wingdings" w:hint="default"/>
      </w:rPr>
    </w:lvl>
  </w:abstractNum>
  <w:abstractNum w:abstractNumId="34" w15:restartNumberingAfterBreak="0">
    <w:nsid w:val="5F5344D3"/>
    <w:multiLevelType w:val="hybridMultilevel"/>
    <w:tmpl w:val="C3426AD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5" w15:restartNumberingAfterBreak="0">
    <w:nsid w:val="6DB1693E"/>
    <w:multiLevelType w:val="multilevel"/>
    <w:tmpl w:val="608E9C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3AB2B78"/>
    <w:multiLevelType w:val="multilevel"/>
    <w:tmpl w:val="AEAC6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4C62592"/>
    <w:multiLevelType w:val="hybridMultilevel"/>
    <w:tmpl w:val="4FDC1410"/>
    <w:lvl w:ilvl="0" w:tplc="04140001">
      <w:start w:val="1"/>
      <w:numFmt w:val="bullet"/>
      <w:lvlText w:val=""/>
      <w:lvlJc w:val="left"/>
      <w:pPr>
        <w:ind w:left="947" w:hanging="360"/>
      </w:pPr>
      <w:rPr>
        <w:rFonts w:ascii="Symbol" w:hAnsi="Symbol" w:hint="default"/>
      </w:rPr>
    </w:lvl>
    <w:lvl w:ilvl="1" w:tplc="04140003" w:tentative="1">
      <w:start w:val="1"/>
      <w:numFmt w:val="bullet"/>
      <w:lvlText w:val="o"/>
      <w:lvlJc w:val="left"/>
      <w:pPr>
        <w:ind w:left="1667" w:hanging="360"/>
      </w:pPr>
      <w:rPr>
        <w:rFonts w:ascii="Courier New" w:hAnsi="Courier New" w:cs="Courier New" w:hint="default"/>
      </w:rPr>
    </w:lvl>
    <w:lvl w:ilvl="2" w:tplc="04140005" w:tentative="1">
      <w:start w:val="1"/>
      <w:numFmt w:val="bullet"/>
      <w:lvlText w:val=""/>
      <w:lvlJc w:val="left"/>
      <w:pPr>
        <w:ind w:left="2387" w:hanging="360"/>
      </w:pPr>
      <w:rPr>
        <w:rFonts w:ascii="Wingdings" w:hAnsi="Wingdings" w:hint="default"/>
      </w:rPr>
    </w:lvl>
    <w:lvl w:ilvl="3" w:tplc="04140001" w:tentative="1">
      <w:start w:val="1"/>
      <w:numFmt w:val="bullet"/>
      <w:lvlText w:val=""/>
      <w:lvlJc w:val="left"/>
      <w:pPr>
        <w:ind w:left="3107" w:hanging="360"/>
      </w:pPr>
      <w:rPr>
        <w:rFonts w:ascii="Symbol" w:hAnsi="Symbol" w:hint="default"/>
      </w:rPr>
    </w:lvl>
    <w:lvl w:ilvl="4" w:tplc="04140003" w:tentative="1">
      <w:start w:val="1"/>
      <w:numFmt w:val="bullet"/>
      <w:lvlText w:val="o"/>
      <w:lvlJc w:val="left"/>
      <w:pPr>
        <w:ind w:left="3827" w:hanging="360"/>
      </w:pPr>
      <w:rPr>
        <w:rFonts w:ascii="Courier New" w:hAnsi="Courier New" w:cs="Courier New" w:hint="default"/>
      </w:rPr>
    </w:lvl>
    <w:lvl w:ilvl="5" w:tplc="04140005" w:tentative="1">
      <w:start w:val="1"/>
      <w:numFmt w:val="bullet"/>
      <w:lvlText w:val=""/>
      <w:lvlJc w:val="left"/>
      <w:pPr>
        <w:ind w:left="4547" w:hanging="360"/>
      </w:pPr>
      <w:rPr>
        <w:rFonts w:ascii="Wingdings" w:hAnsi="Wingdings" w:hint="default"/>
      </w:rPr>
    </w:lvl>
    <w:lvl w:ilvl="6" w:tplc="04140001" w:tentative="1">
      <w:start w:val="1"/>
      <w:numFmt w:val="bullet"/>
      <w:lvlText w:val=""/>
      <w:lvlJc w:val="left"/>
      <w:pPr>
        <w:ind w:left="5267" w:hanging="360"/>
      </w:pPr>
      <w:rPr>
        <w:rFonts w:ascii="Symbol" w:hAnsi="Symbol" w:hint="default"/>
      </w:rPr>
    </w:lvl>
    <w:lvl w:ilvl="7" w:tplc="04140003" w:tentative="1">
      <w:start w:val="1"/>
      <w:numFmt w:val="bullet"/>
      <w:lvlText w:val="o"/>
      <w:lvlJc w:val="left"/>
      <w:pPr>
        <w:ind w:left="5987" w:hanging="360"/>
      </w:pPr>
      <w:rPr>
        <w:rFonts w:ascii="Courier New" w:hAnsi="Courier New" w:cs="Courier New" w:hint="default"/>
      </w:rPr>
    </w:lvl>
    <w:lvl w:ilvl="8" w:tplc="04140005" w:tentative="1">
      <w:start w:val="1"/>
      <w:numFmt w:val="bullet"/>
      <w:lvlText w:val=""/>
      <w:lvlJc w:val="left"/>
      <w:pPr>
        <w:ind w:left="6707" w:hanging="360"/>
      </w:pPr>
      <w:rPr>
        <w:rFonts w:ascii="Wingdings" w:hAnsi="Wingdings" w:hint="default"/>
      </w:rPr>
    </w:lvl>
  </w:abstractNum>
  <w:abstractNum w:abstractNumId="38" w15:restartNumberingAfterBreak="0">
    <w:nsid w:val="78F36269"/>
    <w:multiLevelType w:val="multilevel"/>
    <w:tmpl w:val="4D507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A3460E9"/>
    <w:multiLevelType w:val="multilevel"/>
    <w:tmpl w:val="09F079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B8A3171"/>
    <w:multiLevelType w:val="multilevel"/>
    <w:tmpl w:val="73C49C08"/>
    <w:lvl w:ilvl="0">
      <w:start w:val="1"/>
      <w:numFmt w:val="decimal"/>
      <w:lvlText w:val="%1."/>
      <w:lvlJc w:val="left"/>
      <w:pPr>
        <w:ind w:left="360" w:hanging="360"/>
      </w:pPr>
      <w:rPr>
        <w:rFonts w:hint="default"/>
        <w:color w:val="auto"/>
      </w:rPr>
    </w:lvl>
    <w:lvl w:ilvl="1">
      <w:start w:val="4"/>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440" w:hanging="1440"/>
      </w:pPr>
      <w:rPr>
        <w:rFonts w:hint="default"/>
      </w:rPr>
    </w:lvl>
    <w:lvl w:ilvl="4">
      <w:start w:val="1"/>
      <w:numFmt w:val="decimal"/>
      <w:isLgl/>
      <w:lvlText w:val="%1.%2.%3.%4.%5"/>
      <w:lvlJc w:val="left"/>
      <w:pPr>
        <w:ind w:left="1800" w:hanging="180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520" w:hanging="2520"/>
      </w:pPr>
      <w:rPr>
        <w:rFonts w:hint="default"/>
      </w:rPr>
    </w:lvl>
    <w:lvl w:ilvl="8">
      <w:start w:val="1"/>
      <w:numFmt w:val="decimal"/>
      <w:isLgl/>
      <w:lvlText w:val="%1.%2.%3.%4.%5.%6.%7.%8.%9"/>
      <w:lvlJc w:val="left"/>
      <w:pPr>
        <w:ind w:left="2880" w:hanging="2880"/>
      </w:pPr>
      <w:rPr>
        <w:rFonts w:hint="default"/>
      </w:rPr>
    </w:lvl>
  </w:abstractNum>
  <w:abstractNum w:abstractNumId="41" w15:restartNumberingAfterBreak="0">
    <w:nsid w:val="7D45163D"/>
    <w:multiLevelType w:val="multilevel"/>
    <w:tmpl w:val="D3F28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DC664C6"/>
    <w:multiLevelType w:val="multilevel"/>
    <w:tmpl w:val="90F80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F50E0B3"/>
    <w:multiLevelType w:val="hybridMultilevel"/>
    <w:tmpl w:val="382C4388"/>
    <w:lvl w:ilvl="0" w:tplc="2DCEBD88">
      <w:start w:val="1"/>
      <w:numFmt w:val="decimal"/>
      <w:lvlText w:val="%1."/>
      <w:lvlJc w:val="left"/>
      <w:pPr>
        <w:ind w:left="720" w:hanging="360"/>
      </w:pPr>
    </w:lvl>
    <w:lvl w:ilvl="1" w:tplc="91B0A0BC">
      <w:start w:val="1"/>
      <w:numFmt w:val="lowerLetter"/>
      <w:lvlText w:val="%2."/>
      <w:lvlJc w:val="left"/>
      <w:pPr>
        <w:ind w:left="1440" w:hanging="360"/>
      </w:pPr>
    </w:lvl>
    <w:lvl w:ilvl="2" w:tplc="B7280ADC">
      <w:start w:val="1"/>
      <w:numFmt w:val="lowerRoman"/>
      <w:lvlText w:val="%3."/>
      <w:lvlJc w:val="right"/>
      <w:pPr>
        <w:ind w:left="2160" w:hanging="180"/>
      </w:pPr>
    </w:lvl>
    <w:lvl w:ilvl="3" w:tplc="02FCD1E0">
      <w:start w:val="1"/>
      <w:numFmt w:val="decimal"/>
      <w:lvlText w:val="%4."/>
      <w:lvlJc w:val="left"/>
      <w:pPr>
        <w:ind w:left="2880" w:hanging="360"/>
      </w:pPr>
    </w:lvl>
    <w:lvl w:ilvl="4" w:tplc="3BE8A7EE">
      <w:start w:val="1"/>
      <w:numFmt w:val="lowerLetter"/>
      <w:lvlText w:val="%5."/>
      <w:lvlJc w:val="left"/>
      <w:pPr>
        <w:ind w:left="3600" w:hanging="360"/>
      </w:pPr>
    </w:lvl>
    <w:lvl w:ilvl="5" w:tplc="F4CAA026">
      <w:start w:val="1"/>
      <w:numFmt w:val="lowerRoman"/>
      <w:lvlText w:val="%6."/>
      <w:lvlJc w:val="right"/>
      <w:pPr>
        <w:ind w:left="4320" w:hanging="180"/>
      </w:pPr>
    </w:lvl>
    <w:lvl w:ilvl="6" w:tplc="3ABC9ECE">
      <w:start w:val="1"/>
      <w:numFmt w:val="decimal"/>
      <w:lvlText w:val="%7."/>
      <w:lvlJc w:val="left"/>
      <w:pPr>
        <w:ind w:left="5040" w:hanging="360"/>
      </w:pPr>
    </w:lvl>
    <w:lvl w:ilvl="7" w:tplc="E138B622">
      <w:start w:val="1"/>
      <w:numFmt w:val="lowerLetter"/>
      <w:lvlText w:val="%8."/>
      <w:lvlJc w:val="left"/>
      <w:pPr>
        <w:ind w:left="5760" w:hanging="360"/>
      </w:pPr>
    </w:lvl>
    <w:lvl w:ilvl="8" w:tplc="DFAEB288">
      <w:start w:val="1"/>
      <w:numFmt w:val="lowerRoman"/>
      <w:lvlText w:val="%9."/>
      <w:lvlJc w:val="right"/>
      <w:pPr>
        <w:ind w:left="6480" w:hanging="180"/>
      </w:pPr>
    </w:lvl>
  </w:abstractNum>
  <w:abstractNum w:abstractNumId="44" w15:restartNumberingAfterBreak="0">
    <w:nsid w:val="7FA22ECA"/>
    <w:multiLevelType w:val="multilevel"/>
    <w:tmpl w:val="9184EE3E"/>
    <w:lvl w:ilvl="0">
      <w:start w:val="1"/>
      <w:numFmt w:val="decimal"/>
      <w:lvlText w:val="%1."/>
      <w:lvlJc w:val="left"/>
      <w:pPr>
        <w:ind w:left="502" w:hanging="360"/>
      </w:pPr>
      <w:rPr>
        <w:rFonts w:ascii="Oslo Sans Office" w:eastAsia="Oslo Sans Office" w:hAnsi="Oslo Sans Office" w:cs="Oslo Sans Office" w:hint="default"/>
        <w:b/>
        <w:bCs/>
        <w:i w:val="0"/>
        <w:iCs w:val="0"/>
        <w:spacing w:val="0"/>
        <w:w w:val="100"/>
        <w:sz w:val="22"/>
        <w:szCs w:val="22"/>
        <w:lang w:val="nn-NO" w:eastAsia="en-US" w:bidi="ar-SA"/>
      </w:rPr>
    </w:lvl>
    <w:lvl w:ilvl="1">
      <w:start w:val="1"/>
      <w:numFmt w:val="decimal"/>
      <w:lvlText w:val="%1.%2."/>
      <w:lvlJc w:val="left"/>
      <w:pPr>
        <w:ind w:left="715" w:hanging="432"/>
      </w:pPr>
      <w:rPr>
        <w:rFonts w:ascii="Oslo Sans Office" w:eastAsia="Oslo Sans Office" w:hAnsi="Oslo Sans Office" w:cs="Oslo Sans Office" w:hint="default"/>
        <w:b/>
        <w:bCs/>
        <w:i w:val="0"/>
        <w:iCs w:val="0"/>
        <w:spacing w:val="0"/>
        <w:w w:val="100"/>
        <w:sz w:val="20"/>
        <w:szCs w:val="20"/>
        <w:lang w:val="nn-NO" w:eastAsia="en-US" w:bidi="ar-SA"/>
      </w:rPr>
    </w:lvl>
    <w:lvl w:ilvl="2">
      <w:start w:val="1"/>
      <w:numFmt w:val="lowerLetter"/>
      <w:lvlText w:val="%3)"/>
      <w:lvlJc w:val="left"/>
      <w:pPr>
        <w:ind w:left="862" w:hanging="360"/>
      </w:pPr>
      <w:rPr>
        <w:rFonts w:ascii="Oslo Sans Office" w:eastAsia="Oslo Sans Office" w:hAnsi="Oslo Sans Office" w:cs="Oslo Sans Office" w:hint="default"/>
        <w:b w:val="0"/>
        <w:bCs w:val="0"/>
        <w:i w:val="0"/>
        <w:iCs w:val="0"/>
        <w:spacing w:val="0"/>
        <w:w w:val="100"/>
        <w:sz w:val="20"/>
        <w:szCs w:val="20"/>
        <w:lang w:val="nn-NO" w:eastAsia="en-US" w:bidi="ar-SA"/>
      </w:rPr>
    </w:lvl>
    <w:lvl w:ilvl="3">
      <w:numFmt w:val="bullet"/>
      <w:lvlText w:val="•"/>
      <w:lvlJc w:val="left"/>
      <w:pPr>
        <w:ind w:left="1080" w:hanging="360"/>
      </w:pPr>
      <w:rPr>
        <w:rFonts w:hint="default"/>
        <w:lang w:val="nn-NO" w:eastAsia="en-US" w:bidi="ar-SA"/>
      </w:rPr>
    </w:lvl>
    <w:lvl w:ilvl="4">
      <w:numFmt w:val="bullet"/>
      <w:lvlText w:val="•"/>
      <w:lvlJc w:val="left"/>
      <w:pPr>
        <w:ind w:left="2262" w:hanging="360"/>
      </w:pPr>
      <w:rPr>
        <w:rFonts w:hint="default"/>
        <w:lang w:val="nn-NO" w:eastAsia="en-US" w:bidi="ar-SA"/>
      </w:rPr>
    </w:lvl>
    <w:lvl w:ilvl="5">
      <w:numFmt w:val="bullet"/>
      <w:lvlText w:val="•"/>
      <w:lvlJc w:val="left"/>
      <w:pPr>
        <w:ind w:left="3444" w:hanging="360"/>
      </w:pPr>
      <w:rPr>
        <w:rFonts w:hint="default"/>
        <w:lang w:val="nn-NO" w:eastAsia="en-US" w:bidi="ar-SA"/>
      </w:rPr>
    </w:lvl>
    <w:lvl w:ilvl="6">
      <w:numFmt w:val="bullet"/>
      <w:lvlText w:val="•"/>
      <w:lvlJc w:val="left"/>
      <w:pPr>
        <w:ind w:left="4626" w:hanging="360"/>
      </w:pPr>
      <w:rPr>
        <w:rFonts w:hint="default"/>
        <w:lang w:val="nn-NO" w:eastAsia="en-US" w:bidi="ar-SA"/>
      </w:rPr>
    </w:lvl>
    <w:lvl w:ilvl="7">
      <w:numFmt w:val="bullet"/>
      <w:lvlText w:val="•"/>
      <w:lvlJc w:val="left"/>
      <w:pPr>
        <w:ind w:left="5809" w:hanging="360"/>
      </w:pPr>
      <w:rPr>
        <w:rFonts w:hint="default"/>
        <w:lang w:val="nn-NO" w:eastAsia="en-US" w:bidi="ar-SA"/>
      </w:rPr>
    </w:lvl>
    <w:lvl w:ilvl="8">
      <w:numFmt w:val="bullet"/>
      <w:lvlText w:val="•"/>
      <w:lvlJc w:val="left"/>
      <w:pPr>
        <w:ind w:left="6991" w:hanging="360"/>
      </w:pPr>
      <w:rPr>
        <w:rFonts w:hint="default"/>
        <w:lang w:val="nn-NO" w:eastAsia="en-US" w:bidi="ar-SA"/>
      </w:rPr>
    </w:lvl>
  </w:abstractNum>
  <w:num w:numId="1" w16cid:durableId="1016733235">
    <w:abstractNumId w:val="43"/>
  </w:num>
  <w:num w:numId="2" w16cid:durableId="1797288027">
    <w:abstractNumId w:val="20"/>
  </w:num>
  <w:num w:numId="3" w16cid:durableId="513619680">
    <w:abstractNumId w:val="40"/>
  </w:num>
  <w:num w:numId="4" w16cid:durableId="14423380">
    <w:abstractNumId w:val="35"/>
  </w:num>
  <w:num w:numId="5" w16cid:durableId="1364356106">
    <w:abstractNumId w:val="41"/>
  </w:num>
  <w:num w:numId="6" w16cid:durableId="1786846857">
    <w:abstractNumId w:val="0"/>
  </w:num>
  <w:num w:numId="7" w16cid:durableId="1612278859">
    <w:abstractNumId w:val="12"/>
  </w:num>
  <w:num w:numId="8" w16cid:durableId="1018577918">
    <w:abstractNumId w:val="25"/>
  </w:num>
  <w:num w:numId="9" w16cid:durableId="1082726749">
    <w:abstractNumId w:val="18"/>
  </w:num>
  <w:num w:numId="10" w16cid:durableId="1659650790">
    <w:abstractNumId w:val="9"/>
  </w:num>
  <w:num w:numId="11" w16cid:durableId="583494455">
    <w:abstractNumId w:val="8"/>
  </w:num>
  <w:num w:numId="12" w16cid:durableId="1049763105">
    <w:abstractNumId w:val="32"/>
  </w:num>
  <w:num w:numId="13" w16cid:durableId="646976797">
    <w:abstractNumId w:val="13"/>
  </w:num>
  <w:num w:numId="14" w16cid:durableId="718821598">
    <w:abstractNumId w:val="11"/>
  </w:num>
  <w:num w:numId="15" w16cid:durableId="1986935901">
    <w:abstractNumId w:val="36"/>
  </w:num>
  <w:num w:numId="16" w16cid:durableId="806555856">
    <w:abstractNumId w:val="1"/>
  </w:num>
  <w:num w:numId="17" w16cid:durableId="1845704050">
    <w:abstractNumId w:val="6"/>
  </w:num>
  <w:num w:numId="18" w16cid:durableId="2114325075">
    <w:abstractNumId w:val="7"/>
  </w:num>
  <w:num w:numId="19" w16cid:durableId="877163641">
    <w:abstractNumId w:val="27"/>
  </w:num>
  <w:num w:numId="20" w16cid:durableId="1383824567">
    <w:abstractNumId w:val="4"/>
  </w:num>
  <w:num w:numId="21" w16cid:durableId="1863588674">
    <w:abstractNumId w:val="30"/>
  </w:num>
  <w:num w:numId="22" w16cid:durableId="433553262">
    <w:abstractNumId w:val="26"/>
  </w:num>
  <w:num w:numId="23" w16cid:durableId="1850176340">
    <w:abstractNumId w:val="38"/>
  </w:num>
  <w:num w:numId="24" w16cid:durableId="182522859">
    <w:abstractNumId w:val="16"/>
  </w:num>
  <w:num w:numId="25" w16cid:durableId="1411846814">
    <w:abstractNumId w:val="42"/>
  </w:num>
  <w:num w:numId="26" w16cid:durableId="417336754">
    <w:abstractNumId w:val="39"/>
  </w:num>
  <w:num w:numId="27" w16cid:durableId="1488205733">
    <w:abstractNumId w:val="3"/>
  </w:num>
  <w:num w:numId="28" w16cid:durableId="38601737">
    <w:abstractNumId w:val="17"/>
  </w:num>
  <w:num w:numId="29" w16cid:durableId="2100563784">
    <w:abstractNumId w:val="34"/>
  </w:num>
  <w:num w:numId="30" w16cid:durableId="9513985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06123194">
    <w:abstractNumId w:val="40"/>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44108870">
    <w:abstractNumId w:val="31"/>
  </w:num>
  <w:num w:numId="33" w16cid:durableId="1112088733">
    <w:abstractNumId w:val="31"/>
  </w:num>
  <w:num w:numId="34" w16cid:durableId="1334452305">
    <w:abstractNumId w:val="14"/>
  </w:num>
  <w:num w:numId="35" w16cid:durableId="1544093762">
    <w:abstractNumId w:val="44"/>
  </w:num>
  <w:num w:numId="36" w16cid:durableId="993022906">
    <w:abstractNumId w:val="33"/>
  </w:num>
  <w:num w:numId="37" w16cid:durableId="644775252">
    <w:abstractNumId w:val="24"/>
  </w:num>
  <w:num w:numId="38" w16cid:durableId="167016897">
    <w:abstractNumId w:val="2"/>
  </w:num>
  <w:num w:numId="39" w16cid:durableId="1246577330">
    <w:abstractNumId w:val="22"/>
  </w:num>
  <w:num w:numId="40" w16cid:durableId="969868330">
    <w:abstractNumId w:val="29"/>
  </w:num>
  <w:num w:numId="41" w16cid:durableId="985738379">
    <w:abstractNumId w:val="15"/>
  </w:num>
  <w:num w:numId="42" w16cid:durableId="1927617567">
    <w:abstractNumId w:val="37"/>
  </w:num>
  <w:num w:numId="43" w16cid:durableId="943809845">
    <w:abstractNumId w:val="5"/>
  </w:num>
  <w:num w:numId="44" w16cid:durableId="2093313909">
    <w:abstractNumId w:val="21"/>
  </w:num>
  <w:num w:numId="45" w16cid:durableId="505680210">
    <w:abstractNumId w:val="19"/>
  </w:num>
  <w:num w:numId="46" w16cid:durableId="1750078288">
    <w:abstractNumId w:val="10"/>
  </w:num>
  <w:num w:numId="47" w16cid:durableId="1195847387">
    <w:abstractNumId w:val="28"/>
  </w:num>
  <w:num w:numId="48" w16cid:durableId="2093696899">
    <w:abstractNumId w:val="2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A98"/>
    <w:rsid w:val="0000694D"/>
    <w:rsid w:val="00006E93"/>
    <w:rsid w:val="000105AD"/>
    <w:rsid w:val="00011837"/>
    <w:rsid w:val="000119BE"/>
    <w:rsid w:val="000143D9"/>
    <w:rsid w:val="00014919"/>
    <w:rsid w:val="00016F08"/>
    <w:rsid w:val="00020E02"/>
    <w:rsid w:val="00021A6C"/>
    <w:rsid w:val="0002260E"/>
    <w:rsid w:val="00022B98"/>
    <w:rsid w:val="00023D61"/>
    <w:rsid w:val="00024B01"/>
    <w:rsid w:val="0003231C"/>
    <w:rsid w:val="000327F3"/>
    <w:rsid w:val="00032CFF"/>
    <w:rsid w:val="000377E0"/>
    <w:rsid w:val="00041A36"/>
    <w:rsid w:val="000525DD"/>
    <w:rsid w:val="000551D3"/>
    <w:rsid w:val="000555FE"/>
    <w:rsid w:val="00055C30"/>
    <w:rsid w:val="00057E68"/>
    <w:rsid w:val="00063E5E"/>
    <w:rsid w:val="00067BAA"/>
    <w:rsid w:val="00070499"/>
    <w:rsid w:val="000776A9"/>
    <w:rsid w:val="00077C7D"/>
    <w:rsid w:val="00080429"/>
    <w:rsid w:val="00080934"/>
    <w:rsid w:val="00083306"/>
    <w:rsid w:val="0008385E"/>
    <w:rsid w:val="0008673D"/>
    <w:rsid w:val="00095EC1"/>
    <w:rsid w:val="000A13A3"/>
    <w:rsid w:val="000A3446"/>
    <w:rsid w:val="000A4419"/>
    <w:rsid w:val="000A64BD"/>
    <w:rsid w:val="000B07F8"/>
    <w:rsid w:val="000B15B4"/>
    <w:rsid w:val="000B20D8"/>
    <w:rsid w:val="000B5113"/>
    <w:rsid w:val="000B6ED1"/>
    <w:rsid w:val="000C2195"/>
    <w:rsid w:val="000C60A4"/>
    <w:rsid w:val="000C7732"/>
    <w:rsid w:val="000D06EE"/>
    <w:rsid w:val="000D398F"/>
    <w:rsid w:val="000D7882"/>
    <w:rsid w:val="000E2517"/>
    <w:rsid w:val="000E3337"/>
    <w:rsid w:val="000E33AB"/>
    <w:rsid w:val="000E6053"/>
    <w:rsid w:val="000E683E"/>
    <w:rsid w:val="000F153B"/>
    <w:rsid w:val="000F3AC5"/>
    <w:rsid w:val="000F4FC6"/>
    <w:rsid w:val="000F59E5"/>
    <w:rsid w:val="000F68ED"/>
    <w:rsid w:val="000F7E37"/>
    <w:rsid w:val="00102464"/>
    <w:rsid w:val="00104CD9"/>
    <w:rsid w:val="0011012D"/>
    <w:rsid w:val="0011084B"/>
    <w:rsid w:val="00111349"/>
    <w:rsid w:val="00112FE1"/>
    <w:rsid w:val="00116DE2"/>
    <w:rsid w:val="0011757E"/>
    <w:rsid w:val="001218D4"/>
    <w:rsid w:val="001222C6"/>
    <w:rsid w:val="001244A3"/>
    <w:rsid w:val="00125950"/>
    <w:rsid w:val="001327DE"/>
    <w:rsid w:val="00134FFF"/>
    <w:rsid w:val="0013524E"/>
    <w:rsid w:val="001357C1"/>
    <w:rsid w:val="001403FD"/>
    <w:rsid w:val="00143B02"/>
    <w:rsid w:val="00152587"/>
    <w:rsid w:val="00153134"/>
    <w:rsid w:val="00154DEC"/>
    <w:rsid w:val="00156DCA"/>
    <w:rsid w:val="00161EA9"/>
    <w:rsid w:val="001642BD"/>
    <w:rsid w:val="00170AE1"/>
    <w:rsid w:val="00172BAC"/>
    <w:rsid w:val="00173311"/>
    <w:rsid w:val="001735CC"/>
    <w:rsid w:val="00174955"/>
    <w:rsid w:val="00174FCC"/>
    <w:rsid w:val="00184F02"/>
    <w:rsid w:val="00186573"/>
    <w:rsid w:val="00190792"/>
    <w:rsid w:val="00191312"/>
    <w:rsid w:val="001A06F8"/>
    <w:rsid w:val="001B1317"/>
    <w:rsid w:val="001B1377"/>
    <w:rsid w:val="001B1484"/>
    <w:rsid w:val="001B2206"/>
    <w:rsid w:val="001B35D7"/>
    <w:rsid w:val="001B4914"/>
    <w:rsid w:val="001B548C"/>
    <w:rsid w:val="001B757D"/>
    <w:rsid w:val="001C2CB1"/>
    <w:rsid w:val="001C6675"/>
    <w:rsid w:val="001C69A4"/>
    <w:rsid w:val="001D2652"/>
    <w:rsid w:val="001D2B70"/>
    <w:rsid w:val="001D5434"/>
    <w:rsid w:val="001D5565"/>
    <w:rsid w:val="001D5BDD"/>
    <w:rsid w:val="001D63C3"/>
    <w:rsid w:val="001E115A"/>
    <w:rsid w:val="001E352C"/>
    <w:rsid w:val="001E566F"/>
    <w:rsid w:val="001E7E3B"/>
    <w:rsid w:val="001F0399"/>
    <w:rsid w:val="001F112F"/>
    <w:rsid w:val="001F18CF"/>
    <w:rsid w:val="001F4239"/>
    <w:rsid w:val="001F6228"/>
    <w:rsid w:val="001F7173"/>
    <w:rsid w:val="001F7D45"/>
    <w:rsid w:val="0020381B"/>
    <w:rsid w:val="00206E57"/>
    <w:rsid w:val="00212090"/>
    <w:rsid w:val="00214564"/>
    <w:rsid w:val="002208F3"/>
    <w:rsid w:val="00221C81"/>
    <w:rsid w:val="002237FA"/>
    <w:rsid w:val="00226BE7"/>
    <w:rsid w:val="00234469"/>
    <w:rsid w:val="00234F0A"/>
    <w:rsid w:val="0023515C"/>
    <w:rsid w:val="002367E5"/>
    <w:rsid w:val="0023778F"/>
    <w:rsid w:val="00237ECB"/>
    <w:rsid w:val="00243C92"/>
    <w:rsid w:val="00245607"/>
    <w:rsid w:val="002458CD"/>
    <w:rsid w:val="00247C22"/>
    <w:rsid w:val="002563D3"/>
    <w:rsid w:val="00256418"/>
    <w:rsid w:val="0025699D"/>
    <w:rsid w:val="00257C12"/>
    <w:rsid w:val="0026684B"/>
    <w:rsid w:val="002674A2"/>
    <w:rsid w:val="0027081D"/>
    <w:rsid w:val="00276726"/>
    <w:rsid w:val="00277A09"/>
    <w:rsid w:val="00280851"/>
    <w:rsid w:val="00280FE4"/>
    <w:rsid w:val="00284AE9"/>
    <w:rsid w:val="0028708B"/>
    <w:rsid w:val="0029215B"/>
    <w:rsid w:val="00294B4A"/>
    <w:rsid w:val="00295E69"/>
    <w:rsid w:val="002978E1"/>
    <w:rsid w:val="002A15F7"/>
    <w:rsid w:val="002A3D5B"/>
    <w:rsid w:val="002A40CB"/>
    <w:rsid w:val="002A4807"/>
    <w:rsid w:val="002C041A"/>
    <w:rsid w:val="002C1A80"/>
    <w:rsid w:val="002C2883"/>
    <w:rsid w:val="002D00B3"/>
    <w:rsid w:val="002D090F"/>
    <w:rsid w:val="002D0937"/>
    <w:rsid w:val="002D28E6"/>
    <w:rsid w:val="002E27DF"/>
    <w:rsid w:val="002E3185"/>
    <w:rsid w:val="002E7111"/>
    <w:rsid w:val="002F0922"/>
    <w:rsid w:val="002F2943"/>
    <w:rsid w:val="002F361A"/>
    <w:rsid w:val="002F6043"/>
    <w:rsid w:val="002F620E"/>
    <w:rsid w:val="00302472"/>
    <w:rsid w:val="003032D1"/>
    <w:rsid w:val="0030593A"/>
    <w:rsid w:val="00306410"/>
    <w:rsid w:val="003071C0"/>
    <w:rsid w:val="003072F2"/>
    <w:rsid w:val="00307FBF"/>
    <w:rsid w:val="0031537B"/>
    <w:rsid w:val="00315692"/>
    <w:rsid w:val="003200BA"/>
    <w:rsid w:val="00321C7F"/>
    <w:rsid w:val="0032370E"/>
    <w:rsid w:val="0032580A"/>
    <w:rsid w:val="00325CA4"/>
    <w:rsid w:val="00325D57"/>
    <w:rsid w:val="00332805"/>
    <w:rsid w:val="00333647"/>
    <w:rsid w:val="00333E39"/>
    <w:rsid w:val="00336621"/>
    <w:rsid w:val="00337118"/>
    <w:rsid w:val="003402C7"/>
    <w:rsid w:val="00343A86"/>
    <w:rsid w:val="00351473"/>
    <w:rsid w:val="003532DE"/>
    <w:rsid w:val="00356FCC"/>
    <w:rsid w:val="00360BFD"/>
    <w:rsid w:val="00361AA3"/>
    <w:rsid w:val="00363D02"/>
    <w:rsid w:val="00365656"/>
    <w:rsid w:val="00370820"/>
    <w:rsid w:val="00374C9A"/>
    <w:rsid w:val="0037564C"/>
    <w:rsid w:val="00384A9A"/>
    <w:rsid w:val="003851ED"/>
    <w:rsid w:val="00387ED2"/>
    <w:rsid w:val="00393B03"/>
    <w:rsid w:val="00395F8D"/>
    <w:rsid w:val="003968AD"/>
    <w:rsid w:val="00397631"/>
    <w:rsid w:val="003A61E9"/>
    <w:rsid w:val="003A64F8"/>
    <w:rsid w:val="003A6CA1"/>
    <w:rsid w:val="003B01CD"/>
    <w:rsid w:val="003B08F4"/>
    <w:rsid w:val="003C1CEC"/>
    <w:rsid w:val="003C3F13"/>
    <w:rsid w:val="003C41B8"/>
    <w:rsid w:val="003C596C"/>
    <w:rsid w:val="003C5B63"/>
    <w:rsid w:val="003D05A9"/>
    <w:rsid w:val="003D25A7"/>
    <w:rsid w:val="003D3F74"/>
    <w:rsid w:val="003D59E2"/>
    <w:rsid w:val="003D6C63"/>
    <w:rsid w:val="003E3480"/>
    <w:rsid w:val="003E4308"/>
    <w:rsid w:val="003E530E"/>
    <w:rsid w:val="003E75D6"/>
    <w:rsid w:val="003F001E"/>
    <w:rsid w:val="003F1AF8"/>
    <w:rsid w:val="003F3677"/>
    <w:rsid w:val="003F3D1A"/>
    <w:rsid w:val="003F4E39"/>
    <w:rsid w:val="003F5023"/>
    <w:rsid w:val="003F7873"/>
    <w:rsid w:val="00406ADE"/>
    <w:rsid w:val="00411596"/>
    <w:rsid w:val="00413EDB"/>
    <w:rsid w:val="00414677"/>
    <w:rsid w:val="004152A7"/>
    <w:rsid w:val="0041533E"/>
    <w:rsid w:val="0041729F"/>
    <w:rsid w:val="00417D0A"/>
    <w:rsid w:val="00417D6F"/>
    <w:rsid w:val="00421749"/>
    <w:rsid w:val="00424A94"/>
    <w:rsid w:val="00424EE9"/>
    <w:rsid w:val="0042783E"/>
    <w:rsid w:val="0043237F"/>
    <w:rsid w:val="004334D2"/>
    <w:rsid w:val="004345DD"/>
    <w:rsid w:val="00434E2E"/>
    <w:rsid w:val="00434F8C"/>
    <w:rsid w:val="0043558F"/>
    <w:rsid w:val="004418CB"/>
    <w:rsid w:val="00441C4E"/>
    <w:rsid w:val="00442E77"/>
    <w:rsid w:val="004434F4"/>
    <w:rsid w:val="004478BE"/>
    <w:rsid w:val="0045080B"/>
    <w:rsid w:val="00450C99"/>
    <w:rsid w:val="0045133B"/>
    <w:rsid w:val="004538A9"/>
    <w:rsid w:val="00457E83"/>
    <w:rsid w:val="00460B27"/>
    <w:rsid w:val="00464237"/>
    <w:rsid w:val="00466574"/>
    <w:rsid w:val="004674BD"/>
    <w:rsid w:val="00473FD1"/>
    <w:rsid w:val="00475508"/>
    <w:rsid w:val="004764F1"/>
    <w:rsid w:val="00477B37"/>
    <w:rsid w:val="004813D3"/>
    <w:rsid w:val="004836DC"/>
    <w:rsid w:val="00483FE0"/>
    <w:rsid w:val="004854DC"/>
    <w:rsid w:val="0048660C"/>
    <w:rsid w:val="00490081"/>
    <w:rsid w:val="00492199"/>
    <w:rsid w:val="00494474"/>
    <w:rsid w:val="00497479"/>
    <w:rsid w:val="004A4E37"/>
    <w:rsid w:val="004A5F65"/>
    <w:rsid w:val="004A634F"/>
    <w:rsid w:val="004B3870"/>
    <w:rsid w:val="004B38D8"/>
    <w:rsid w:val="004B6945"/>
    <w:rsid w:val="004C564F"/>
    <w:rsid w:val="004C6F89"/>
    <w:rsid w:val="004C7282"/>
    <w:rsid w:val="004C7704"/>
    <w:rsid w:val="004D095C"/>
    <w:rsid w:val="004D09DD"/>
    <w:rsid w:val="004D17F3"/>
    <w:rsid w:val="004D1BEA"/>
    <w:rsid w:val="004D4718"/>
    <w:rsid w:val="004D4B95"/>
    <w:rsid w:val="004D7D8B"/>
    <w:rsid w:val="004E04F1"/>
    <w:rsid w:val="004E1F10"/>
    <w:rsid w:val="004E31F0"/>
    <w:rsid w:val="004E322F"/>
    <w:rsid w:val="004E5BB5"/>
    <w:rsid w:val="004F3753"/>
    <w:rsid w:val="004F37F7"/>
    <w:rsid w:val="00501C35"/>
    <w:rsid w:val="0050208F"/>
    <w:rsid w:val="00504AA4"/>
    <w:rsid w:val="0050561F"/>
    <w:rsid w:val="00505ADB"/>
    <w:rsid w:val="00505B59"/>
    <w:rsid w:val="00507131"/>
    <w:rsid w:val="00515424"/>
    <w:rsid w:val="00515601"/>
    <w:rsid w:val="00517DC6"/>
    <w:rsid w:val="00521237"/>
    <w:rsid w:val="00521D8A"/>
    <w:rsid w:val="00527DF8"/>
    <w:rsid w:val="0053131F"/>
    <w:rsid w:val="0054134E"/>
    <w:rsid w:val="005445A4"/>
    <w:rsid w:val="00545291"/>
    <w:rsid w:val="005455F2"/>
    <w:rsid w:val="00546C96"/>
    <w:rsid w:val="005479E4"/>
    <w:rsid w:val="0055183B"/>
    <w:rsid w:val="005576BB"/>
    <w:rsid w:val="0055781D"/>
    <w:rsid w:val="00560D31"/>
    <w:rsid w:val="00564151"/>
    <w:rsid w:val="00567104"/>
    <w:rsid w:val="0057006B"/>
    <w:rsid w:val="00572142"/>
    <w:rsid w:val="00576319"/>
    <w:rsid w:val="00576E0E"/>
    <w:rsid w:val="005807F4"/>
    <w:rsid w:val="005812E4"/>
    <w:rsid w:val="005815FB"/>
    <w:rsid w:val="00584113"/>
    <w:rsid w:val="005843E3"/>
    <w:rsid w:val="0058639D"/>
    <w:rsid w:val="0058785C"/>
    <w:rsid w:val="00592DCE"/>
    <w:rsid w:val="005950D4"/>
    <w:rsid w:val="00595FDC"/>
    <w:rsid w:val="00597E91"/>
    <w:rsid w:val="005A07CB"/>
    <w:rsid w:val="005A4215"/>
    <w:rsid w:val="005A6A54"/>
    <w:rsid w:val="005B072C"/>
    <w:rsid w:val="005B0A72"/>
    <w:rsid w:val="005B4D31"/>
    <w:rsid w:val="005B6F54"/>
    <w:rsid w:val="005C00D4"/>
    <w:rsid w:val="005C0833"/>
    <w:rsid w:val="005C5E1A"/>
    <w:rsid w:val="005D093C"/>
    <w:rsid w:val="005D15E1"/>
    <w:rsid w:val="005D37ED"/>
    <w:rsid w:val="005E211E"/>
    <w:rsid w:val="005E2EB4"/>
    <w:rsid w:val="005E50D3"/>
    <w:rsid w:val="005F39A4"/>
    <w:rsid w:val="005F403B"/>
    <w:rsid w:val="005F5D93"/>
    <w:rsid w:val="00601ACF"/>
    <w:rsid w:val="006022BB"/>
    <w:rsid w:val="006074AD"/>
    <w:rsid w:val="00611459"/>
    <w:rsid w:val="00612381"/>
    <w:rsid w:val="006177A1"/>
    <w:rsid w:val="006205DD"/>
    <w:rsid w:val="00623160"/>
    <w:rsid w:val="00623FD9"/>
    <w:rsid w:val="0062502D"/>
    <w:rsid w:val="00626BCA"/>
    <w:rsid w:val="00627467"/>
    <w:rsid w:val="0063344D"/>
    <w:rsid w:val="0063489C"/>
    <w:rsid w:val="0063734D"/>
    <w:rsid w:val="00640BDB"/>
    <w:rsid w:val="00642D71"/>
    <w:rsid w:val="0064598A"/>
    <w:rsid w:val="00650D94"/>
    <w:rsid w:val="00651A32"/>
    <w:rsid w:val="006543C5"/>
    <w:rsid w:val="00662134"/>
    <w:rsid w:val="006627EA"/>
    <w:rsid w:val="006633A7"/>
    <w:rsid w:val="006635AD"/>
    <w:rsid w:val="00663A50"/>
    <w:rsid w:val="0066479E"/>
    <w:rsid w:val="00670479"/>
    <w:rsid w:val="00674404"/>
    <w:rsid w:val="00684491"/>
    <w:rsid w:val="00691A1A"/>
    <w:rsid w:val="0069358A"/>
    <w:rsid w:val="00693AD5"/>
    <w:rsid w:val="00694108"/>
    <w:rsid w:val="006A162F"/>
    <w:rsid w:val="006A43B8"/>
    <w:rsid w:val="006B0F5E"/>
    <w:rsid w:val="006B23B4"/>
    <w:rsid w:val="006B3ECA"/>
    <w:rsid w:val="006B5270"/>
    <w:rsid w:val="006B6F06"/>
    <w:rsid w:val="006B76B9"/>
    <w:rsid w:val="006B7B44"/>
    <w:rsid w:val="006C45A3"/>
    <w:rsid w:val="006C4CB6"/>
    <w:rsid w:val="006C6FE3"/>
    <w:rsid w:val="006D0B84"/>
    <w:rsid w:val="006D0E94"/>
    <w:rsid w:val="006D2B18"/>
    <w:rsid w:val="006D4A64"/>
    <w:rsid w:val="006D6B7F"/>
    <w:rsid w:val="006D7CF3"/>
    <w:rsid w:val="006E006E"/>
    <w:rsid w:val="006E0671"/>
    <w:rsid w:val="006E2BAF"/>
    <w:rsid w:val="006E5556"/>
    <w:rsid w:val="006E76E0"/>
    <w:rsid w:val="006F1522"/>
    <w:rsid w:val="006F3DE4"/>
    <w:rsid w:val="006F44A3"/>
    <w:rsid w:val="006F48FB"/>
    <w:rsid w:val="006F513A"/>
    <w:rsid w:val="00703343"/>
    <w:rsid w:val="007102AD"/>
    <w:rsid w:val="007109C7"/>
    <w:rsid w:val="007130F7"/>
    <w:rsid w:val="00716515"/>
    <w:rsid w:val="00717192"/>
    <w:rsid w:val="00717B8C"/>
    <w:rsid w:val="007209B2"/>
    <w:rsid w:val="00720E0D"/>
    <w:rsid w:val="007225AF"/>
    <w:rsid w:val="007254E8"/>
    <w:rsid w:val="00726AFC"/>
    <w:rsid w:val="00727D7C"/>
    <w:rsid w:val="00732081"/>
    <w:rsid w:val="007340FE"/>
    <w:rsid w:val="007460FD"/>
    <w:rsid w:val="0075170C"/>
    <w:rsid w:val="0075232B"/>
    <w:rsid w:val="00753F6A"/>
    <w:rsid w:val="00755FCF"/>
    <w:rsid w:val="007570B3"/>
    <w:rsid w:val="007604CD"/>
    <w:rsid w:val="00763471"/>
    <w:rsid w:val="00764AC6"/>
    <w:rsid w:val="007667CA"/>
    <w:rsid w:val="00766F11"/>
    <w:rsid w:val="007709BF"/>
    <w:rsid w:val="00770F2D"/>
    <w:rsid w:val="0077142F"/>
    <w:rsid w:val="0077463C"/>
    <w:rsid w:val="0078136B"/>
    <w:rsid w:val="00785289"/>
    <w:rsid w:val="007875CE"/>
    <w:rsid w:val="00787F4D"/>
    <w:rsid w:val="00787FF8"/>
    <w:rsid w:val="0079190F"/>
    <w:rsid w:val="007925E3"/>
    <w:rsid w:val="00792C9A"/>
    <w:rsid w:val="007957E6"/>
    <w:rsid w:val="007A1480"/>
    <w:rsid w:val="007A3569"/>
    <w:rsid w:val="007A3ECB"/>
    <w:rsid w:val="007B28E6"/>
    <w:rsid w:val="007B585A"/>
    <w:rsid w:val="007C211B"/>
    <w:rsid w:val="007C2307"/>
    <w:rsid w:val="007C3368"/>
    <w:rsid w:val="007C6BE8"/>
    <w:rsid w:val="007C6F63"/>
    <w:rsid w:val="007C7D69"/>
    <w:rsid w:val="007D1113"/>
    <w:rsid w:val="007D1F7B"/>
    <w:rsid w:val="007D296B"/>
    <w:rsid w:val="007D37EB"/>
    <w:rsid w:val="007D51A2"/>
    <w:rsid w:val="007D63F9"/>
    <w:rsid w:val="007D7336"/>
    <w:rsid w:val="007E3D19"/>
    <w:rsid w:val="007E4B0D"/>
    <w:rsid w:val="007E4F00"/>
    <w:rsid w:val="007E525F"/>
    <w:rsid w:val="007F2274"/>
    <w:rsid w:val="007F32B1"/>
    <w:rsid w:val="007F64A5"/>
    <w:rsid w:val="00802A99"/>
    <w:rsid w:val="00803272"/>
    <w:rsid w:val="0080422B"/>
    <w:rsid w:val="0080451F"/>
    <w:rsid w:val="008074B5"/>
    <w:rsid w:val="0081132F"/>
    <w:rsid w:val="008113CD"/>
    <w:rsid w:val="00815B0E"/>
    <w:rsid w:val="00821FBD"/>
    <w:rsid w:val="00823797"/>
    <w:rsid w:val="00830CD2"/>
    <w:rsid w:val="0083452F"/>
    <w:rsid w:val="00835951"/>
    <w:rsid w:val="00836C1E"/>
    <w:rsid w:val="00837730"/>
    <w:rsid w:val="00840188"/>
    <w:rsid w:val="00845B3F"/>
    <w:rsid w:val="00845F99"/>
    <w:rsid w:val="008513FF"/>
    <w:rsid w:val="00852A47"/>
    <w:rsid w:val="00862E83"/>
    <w:rsid w:val="008638AF"/>
    <w:rsid w:val="00863E81"/>
    <w:rsid w:val="0086400D"/>
    <w:rsid w:val="00871DBC"/>
    <w:rsid w:val="00872671"/>
    <w:rsid w:val="0087394D"/>
    <w:rsid w:val="00873C60"/>
    <w:rsid w:val="00880332"/>
    <w:rsid w:val="00880C98"/>
    <w:rsid w:val="00881B84"/>
    <w:rsid w:val="0088268C"/>
    <w:rsid w:val="00883F90"/>
    <w:rsid w:val="008845F1"/>
    <w:rsid w:val="0088711F"/>
    <w:rsid w:val="00891D34"/>
    <w:rsid w:val="00894458"/>
    <w:rsid w:val="00895BF4"/>
    <w:rsid w:val="008972B3"/>
    <w:rsid w:val="008974B1"/>
    <w:rsid w:val="008A79A6"/>
    <w:rsid w:val="008A7BD8"/>
    <w:rsid w:val="008B2D4F"/>
    <w:rsid w:val="008B636A"/>
    <w:rsid w:val="008B6627"/>
    <w:rsid w:val="008C06D3"/>
    <w:rsid w:val="008C156B"/>
    <w:rsid w:val="008C235A"/>
    <w:rsid w:val="008C7B60"/>
    <w:rsid w:val="008D1EC2"/>
    <w:rsid w:val="008D5723"/>
    <w:rsid w:val="008E26C6"/>
    <w:rsid w:val="008E3057"/>
    <w:rsid w:val="008E31AF"/>
    <w:rsid w:val="008E34AA"/>
    <w:rsid w:val="008E5572"/>
    <w:rsid w:val="008F238A"/>
    <w:rsid w:val="008F24BA"/>
    <w:rsid w:val="008F42B5"/>
    <w:rsid w:val="008F5C60"/>
    <w:rsid w:val="00900FD7"/>
    <w:rsid w:val="0090484B"/>
    <w:rsid w:val="0090612B"/>
    <w:rsid w:val="00907335"/>
    <w:rsid w:val="00911120"/>
    <w:rsid w:val="00911A6E"/>
    <w:rsid w:val="00913ED2"/>
    <w:rsid w:val="00914FDB"/>
    <w:rsid w:val="00915834"/>
    <w:rsid w:val="0091745E"/>
    <w:rsid w:val="0092011D"/>
    <w:rsid w:val="00923004"/>
    <w:rsid w:val="00924833"/>
    <w:rsid w:val="00924A39"/>
    <w:rsid w:val="0092717C"/>
    <w:rsid w:val="00930C5D"/>
    <w:rsid w:val="009310D9"/>
    <w:rsid w:val="00934EE6"/>
    <w:rsid w:val="00935A84"/>
    <w:rsid w:val="0094033D"/>
    <w:rsid w:val="0094313C"/>
    <w:rsid w:val="00951204"/>
    <w:rsid w:val="00951316"/>
    <w:rsid w:val="00954046"/>
    <w:rsid w:val="00954A1D"/>
    <w:rsid w:val="00960D2B"/>
    <w:rsid w:val="0096181D"/>
    <w:rsid w:val="009656D6"/>
    <w:rsid w:val="009662B9"/>
    <w:rsid w:val="00966D03"/>
    <w:rsid w:val="009756F8"/>
    <w:rsid w:val="0097586A"/>
    <w:rsid w:val="00986E10"/>
    <w:rsid w:val="00993100"/>
    <w:rsid w:val="00993441"/>
    <w:rsid w:val="0099564C"/>
    <w:rsid w:val="00995B7C"/>
    <w:rsid w:val="00996621"/>
    <w:rsid w:val="009A04A1"/>
    <w:rsid w:val="009A57E3"/>
    <w:rsid w:val="009B2F63"/>
    <w:rsid w:val="009B35A5"/>
    <w:rsid w:val="009B4205"/>
    <w:rsid w:val="009B4895"/>
    <w:rsid w:val="009B5C19"/>
    <w:rsid w:val="009B76A4"/>
    <w:rsid w:val="009C0984"/>
    <w:rsid w:val="009C0ADB"/>
    <w:rsid w:val="009C496E"/>
    <w:rsid w:val="009C7B92"/>
    <w:rsid w:val="009D2277"/>
    <w:rsid w:val="009D5405"/>
    <w:rsid w:val="009D6FB9"/>
    <w:rsid w:val="009E0349"/>
    <w:rsid w:val="009E0DCA"/>
    <w:rsid w:val="009E1F5B"/>
    <w:rsid w:val="009E2D27"/>
    <w:rsid w:val="009E5BBF"/>
    <w:rsid w:val="009F2BEB"/>
    <w:rsid w:val="009F61FC"/>
    <w:rsid w:val="00A00503"/>
    <w:rsid w:val="00A0146D"/>
    <w:rsid w:val="00A0208E"/>
    <w:rsid w:val="00A06231"/>
    <w:rsid w:val="00A128B7"/>
    <w:rsid w:val="00A1308C"/>
    <w:rsid w:val="00A15EF1"/>
    <w:rsid w:val="00A16576"/>
    <w:rsid w:val="00A220BA"/>
    <w:rsid w:val="00A2250E"/>
    <w:rsid w:val="00A22B59"/>
    <w:rsid w:val="00A27B76"/>
    <w:rsid w:val="00A33E63"/>
    <w:rsid w:val="00A350B8"/>
    <w:rsid w:val="00A36B9D"/>
    <w:rsid w:val="00A42245"/>
    <w:rsid w:val="00A46642"/>
    <w:rsid w:val="00A52E44"/>
    <w:rsid w:val="00A52E9D"/>
    <w:rsid w:val="00A536D9"/>
    <w:rsid w:val="00A60B18"/>
    <w:rsid w:val="00A60F91"/>
    <w:rsid w:val="00A62A5E"/>
    <w:rsid w:val="00A63656"/>
    <w:rsid w:val="00A63C0A"/>
    <w:rsid w:val="00A64D64"/>
    <w:rsid w:val="00A6631B"/>
    <w:rsid w:val="00A66C44"/>
    <w:rsid w:val="00A67238"/>
    <w:rsid w:val="00A73969"/>
    <w:rsid w:val="00A75AD3"/>
    <w:rsid w:val="00A75D22"/>
    <w:rsid w:val="00A76B52"/>
    <w:rsid w:val="00A77A25"/>
    <w:rsid w:val="00A81457"/>
    <w:rsid w:val="00A81A74"/>
    <w:rsid w:val="00A82227"/>
    <w:rsid w:val="00A82A97"/>
    <w:rsid w:val="00A82EB1"/>
    <w:rsid w:val="00A90447"/>
    <w:rsid w:val="00A90C7E"/>
    <w:rsid w:val="00A93876"/>
    <w:rsid w:val="00A93890"/>
    <w:rsid w:val="00A94F69"/>
    <w:rsid w:val="00A9598D"/>
    <w:rsid w:val="00A95A1C"/>
    <w:rsid w:val="00AA0AC0"/>
    <w:rsid w:val="00AA100D"/>
    <w:rsid w:val="00AA2BB5"/>
    <w:rsid w:val="00AA7283"/>
    <w:rsid w:val="00AA7526"/>
    <w:rsid w:val="00AB03C9"/>
    <w:rsid w:val="00AB4206"/>
    <w:rsid w:val="00AB452C"/>
    <w:rsid w:val="00AB59E4"/>
    <w:rsid w:val="00AB7B9A"/>
    <w:rsid w:val="00AC6642"/>
    <w:rsid w:val="00AD057F"/>
    <w:rsid w:val="00AD136E"/>
    <w:rsid w:val="00AD1D6B"/>
    <w:rsid w:val="00AD2A8B"/>
    <w:rsid w:val="00AD631C"/>
    <w:rsid w:val="00AD667B"/>
    <w:rsid w:val="00AD6CEB"/>
    <w:rsid w:val="00AE2859"/>
    <w:rsid w:val="00AE6BF2"/>
    <w:rsid w:val="00AE7571"/>
    <w:rsid w:val="00AE7718"/>
    <w:rsid w:val="00AF0110"/>
    <w:rsid w:val="00AF05AE"/>
    <w:rsid w:val="00AF0A3E"/>
    <w:rsid w:val="00AF0A90"/>
    <w:rsid w:val="00AF0B58"/>
    <w:rsid w:val="00AF32C7"/>
    <w:rsid w:val="00AF4773"/>
    <w:rsid w:val="00AF6161"/>
    <w:rsid w:val="00B003C4"/>
    <w:rsid w:val="00B01570"/>
    <w:rsid w:val="00B03965"/>
    <w:rsid w:val="00B05FEF"/>
    <w:rsid w:val="00B1099C"/>
    <w:rsid w:val="00B10DAE"/>
    <w:rsid w:val="00B11385"/>
    <w:rsid w:val="00B11C98"/>
    <w:rsid w:val="00B13B84"/>
    <w:rsid w:val="00B147A1"/>
    <w:rsid w:val="00B17856"/>
    <w:rsid w:val="00B17941"/>
    <w:rsid w:val="00B20291"/>
    <w:rsid w:val="00B22713"/>
    <w:rsid w:val="00B22787"/>
    <w:rsid w:val="00B27DDB"/>
    <w:rsid w:val="00B33CD3"/>
    <w:rsid w:val="00B341F2"/>
    <w:rsid w:val="00B36F95"/>
    <w:rsid w:val="00B37090"/>
    <w:rsid w:val="00B40739"/>
    <w:rsid w:val="00B4126F"/>
    <w:rsid w:val="00B429D7"/>
    <w:rsid w:val="00B43283"/>
    <w:rsid w:val="00B471E1"/>
    <w:rsid w:val="00B5110D"/>
    <w:rsid w:val="00B52492"/>
    <w:rsid w:val="00B53E7F"/>
    <w:rsid w:val="00B54145"/>
    <w:rsid w:val="00B55A9A"/>
    <w:rsid w:val="00B60593"/>
    <w:rsid w:val="00B63FCB"/>
    <w:rsid w:val="00B711D5"/>
    <w:rsid w:val="00B71C36"/>
    <w:rsid w:val="00B76E8E"/>
    <w:rsid w:val="00B856D6"/>
    <w:rsid w:val="00B8598B"/>
    <w:rsid w:val="00B85BBC"/>
    <w:rsid w:val="00B86956"/>
    <w:rsid w:val="00B92C50"/>
    <w:rsid w:val="00B93279"/>
    <w:rsid w:val="00B94A26"/>
    <w:rsid w:val="00B95ADD"/>
    <w:rsid w:val="00BA1DEA"/>
    <w:rsid w:val="00BA2E72"/>
    <w:rsid w:val="00BA6667"/>
    <w:rsid w:val="00BA7A1A"/>
    <w:rsid w:val="00BB1413"/>
    <w:rsid w:val="00BB3F06"/>
    <w:rsid w:val="00BB4587"/>
    <w:rsid w:val="00BB56DA"/>
    <w:rsid w:val="00BB7333"/>
    <w:rsid w:val="00BC0120"/>
    <w:rsid w:val="00BC3ADB"/>
    <w:rsid w:val="00BC5CB6"/>
    <w:rsid w:val="00BD3886"/>
    <w:rsid w:val="00BD39DC"/>
    <w:rsid w:val="00BD6DF6"/>
    <w:rsid w:val="00BF0BA2"/>
    <w:rsid w:val="00BF12AE"/>
    <w:rsid w:val="00BF4608"/>
    <w:rsid w:val="00BF4CC4"/>
    <w:rsid w:val="00BF5099"/>
    <w:rsid w:val="00BF5999"/>
    <w:rsid w:val="00BF59F7"/>
    <w:rsid w:val="00BF779F"/>
    <w:rsid w:val="00C00377"/>
    <w:rsid w:val="00C03FA1"/>
    <w:rsid w:val="00C0498B"/>
    <w:rsid w:val="00C07625"/>
    <w:rsid w:val="00C12766"/>
    <w:rsid w:val="00C13601"/>
    <w:rsid w:val="00C20695"/>
    <w:rsid w:val="00C2073D"/>
    <w:rsid w:val="00C219A4"/>
    <w:rsid w:val="00C21DE1"/>
    <w:rsid w:val="00C22E51"/>
    <w:rsid w:val="00C238D3"/>
    <w:rsid w:val="00C2391F"/>
    <w:rsid w:val="00C24BA4"/>
    <w:rsid w:val="00C253F6"/>
    <w:rsid w:val="00C2594B"/>
    <w:rsid w:val="00C3012E"/>
    <w:rsid w:val="00C3050B"/>
    <w:rsid w:val="00C3116A"/>
    <w:rsid w:val="00C32DA5"/>
    <w:rsid w:val="00C33D31"/>
    <w:rsid w:val="00C34D94"/>
    <w:rsid w:val="00C35DED"/>
    <w:rsid w:val="00C363EA"/>
    <w:rsid w:val="00C37F92"/>
    <w:rsid w:val="00C409C0"/>
    <w:rsid w:val="00C46744"/>
    <w:rsid w:val="00C50C94"/>
    <w:rsid w:val="00C510D0"/>
    <w:rsid w:val="00C51925"/>
    <w:rsid w:val="00C51BE8"/>
    <w:rsid w:val="00C56DDC"/>
    <w:rsid w:val="00C62FA9"/>
    <w:rsid w:val="00C63EFE"/>
    <w:rsid w:val="00C644A4"/>
    <w:rsid w:val="00C666B5"/>
    <w:rsid w:val="00C701D3"/>
    <w:rsid w:val="00C72766"/>
    <w:rsid w:val="00C73DB3"/>
    <w:rsid w:val="00C7578C"/>
    <w:rsid w:val="00C85A7D"/>
    <w:rsid w:val="00C85F05"/>
    <w:rsid w:val="00C91A1C"/>
    <w:rsid w:val="00C93B68"/>
    <w:rsid w:val="00C9685E"/>
    <w:rsid w:val="00CA3E06"/>
    <w:rsid w:val="00CA57DE"/>
    <w:rsid w:val="00CA73DF"/>
    <w:rsid w:val="00CB6818"/>
    <w:rsid w:val="00CC2D69"/>
    <w:rsid w:val="00CC67F9"/>
    <w:rsid w:val="00CD28B0"/>
    <w:rsid w:val="00CD3366"/>
    <w:rsid w:val="00CD45EE"/>
    <w:rsid w:val="00CD5BD8"/>
    <w:rsid w:val="00CD637F"/>
    <w:rsid w:val="00CE2B16"/>
    <w:rsid w:val="00CE2D63"/>
    <w:rsid w:val="00CE3135"/>
    <w:rsid w:val="00CF1081"/>
    <w:rsid w:val="00CF5102"/>
    <w:rsid w:val="00CF7693"/>
    <w:rsid w:val="00CF7CF9"/>
    <w:rsid w:val="00D0256F"/>
    <w:rsid w:val="00D05DB9"/>
    <w:rsid w:val="00D10FFC"/>
    <w:rsid w:val="00D123C8"/>
    <w:rsid w:val="00D13993"/>
    <w:rsid w:val="00D25811"/>
    <w:rsid w:val="00D279D1"/>
    <w:rsid w:val="00D30B14"/>
    <w:rsid w:val="00D3395E"/>
    <w:rsid w:val="00D34875"/>
    <w:rsid w:val="00D34C9E"/>
    <w:rsid w:val="00D367B7"/>
    <w:rsid w:val="00D432AE"/>
    <w:rsid w:val="00D44A50"/>
    <w:rsid w:val="00D45A04"/>
    <w:rsid w:val="00D45B6A"/>
    <w:rsid w:val="00D474DE"/>
    <w:rsid w:val="00D50F7C"/>
    <w:rsid w:val="00D554CF"/>
    <w:rsid w:val="00D561A2"/>
    <w:rsid w:val="00D56AA7"/>
    <w:rsid w:val="00D5735F"/>
    <w:rsid w:val="00D65107"/>
    <w:rsid w:val="00D66264"/>
    <w:rsid w:val="00D742D6"/>
    <w:rsid w:val="00D74A88"/>
    <w:rsid w:val="00D77F54"/>
    <w:rsid w:val="00D800AD"/>
    <w:rsid w:val="00D8326C"/>
    <w:rsid w:val="00D915E9"/>
    <w:rsid w:val="00D91953"/>
    <w:rsid w:val="00D919BC"/>
    <w:rsid w:val="00DA5EA6"/>
    <w:rsid w:val="00DB195D"/>
    <w:rsid w:val="00DB6637"/>
    <w:rsid w:val="00DC0058"/>
    <w:rsid w:val="00DC1615"/>
    <w:rsid w:val="00DC17B0"/>
    <w:rsid w:val="00DC1DCF"/>
    <w:rsid w:val="00DC4E7D"/>
    <w:rsid w:val="00DC67B6"/>
    <w:rsid w:val="00DC70A6"/>
    <w:rsid w:val="00DC7D53"/>
    <w:rsid w:val="00DD097C"/>
    <w:rsid w:val="00DD101E"/>
    <w:rsid w:val="00DD17D2"/>
    <w:rsid w:val="00DD514C"/>
    <w:rsid w:val="00DD53DC"/>
    <w:rsid w:val="00DD5528"/>
    <w:rsid w:val="00DD7A33"/>
    <w:rsid w:val="00DE050F"/>
    <w:rsid w:val="00DE2135"/>
    <w:rsid w:val="00DE4303"/>
    <w:rsid w:val="00DE7965"/>
    <w:rsid w:val="00DF157A"/>
    <w:rsid w:val="00DF31D1"/>
    <w:rsid w:val="00DF3AB1"/>
    <w:rsid w:val="00DF656F"/>
    <w:rsid w:val="00E0095A"/>
    <w:rsid w:val="00E0244C"/>
    <w:rsid w:val="00E041CD"/>
    <w:rsid w:val="00E11D06"/>
    <w:rsid w:val="00E12A05"/>
    <w:rsid w:val="00E13A4C"/>
    <w:rsid w:val="00E15696"/>
    <w:rsid w:val="00E21FDC"/>
    <w:rsid w:val="00E2300C"/>
    <w:rsid w:val="00E244D5"/>
    <w:rsid w:val="00E247D8"/>
    <w:rsid w:val="00E24CA2"/>
    <w:rsid w:val="00E2703A"/>
    <w:rsid w:val="00E2718B"/>
    <w:rsid w:val="00E27602"/>
    <w:rsid w:val="00E35210"/>
    <w:rsid w:val="00E374F5"/>
    <w:rsid w:val="00E377D5"/>
    <w:rsid w:val="00E37D40"/>
    <w:rsid w:val="00E40DC7"/>
    <w:rsid w:val="00E410EF"/>
    <w:rsid w:val="00E41E9B"/>
    <w:rsid w:val="00E43A87"/>
    <w:rsid w:val="00E449D1"/>
    <w:rsid w:val="00E4710A"/>
    <w:rsid w:val="00E47B73"/>
    <w:rsid w:val="00E501AC"/>
    <w:rsid w:val="00E50623"/>
    <w:rsid w:val="00E50BB3"/>
    <w:rsid w:val="00E50CAF"/>
    <w:rsid w:val="00E50E46"/>
    <w:rsid w:val="00E51F3C"/>
    <w:rsid w:val="00E53837"/>
    <w:rsid w:val="00E572CB"/>
    <w:rsid w:val="00E6021D"/>
    <w:rsid w:val="00E6247A"/>
    <w:rsid w:val="00E624B1"/>
    <w:rsid w:val="00E636D7"/>
    <w:rsid w:val="00E646D9"/>
    <w:rsid w:val="00E658E2"/>
    <w:rsid w:val="00E7044D"/>
    <w:rsid w:val="00E73B91"/>
    <w:rsid w:val="00E748A4"/>
    <w:rsid w:val="00E77A68"/>
    <w:rsid w:val="00E8090B"/>
    <w:rsid w:val="00E80B10"/>
    <w:rsid w:val="00E82769"/>
    <w:rsid w:val="00E8282B"/>
    <w:rsid w:val="00E85C7C"/>
    <w:rsid w:val="00E86630"/>
    <w:rsid w:val="00E8761E"/>
    <w:rsid w:val="00E91C16"/>
    <w:rsid w:val="00E956AA"/>
    <w:rsid w:val="00E96884"/>
    <w:rsid w:val="00EA13E6"/>
    <w:rsid w:val="00EB3465"/>
    <w:rsid w:val="00EC040E"/>
    <w:rsid w:val="00EC067A"/>
    <w:rsid w:val="00EC137C"/>
    <w:rsid w:val="00EC2DF4"/>
    <w:rsid w:val="00EC49BB"/>
    <w:rsid w:val="00EC536F"/>
    <w:rsid w:val="00EC5D0A"/>
    <w:rsid w:val="00EC5DD3"/>
    <w:rsid w:val="00EC6EE7"/>
    <w:rsid w:val="00EC7560"/>
    <w:rsid w:val="00EC7EB8"/>
    <w:rsid w:val="00ED0C9D"/>
    <w:rsid w:val="00ED1311"/>
    <w:rsid w:val="00ED489B"/>
    <w:rsid w:val="00ED63F7"/>
    <w:rsid w:val="00ED71FA"/>
    <w:rsid w:val="00ED7F0E"/>
    <w:rsid w:val="00EE001D"/>
    <w:rsid w:val="00EE1CA2"/>
    <w:rsid w:val="00EE312A"/>
    <w:rsid w:val="00EE4BD1"/>
    <w:rsid w:val="00EF7020"/>
    <w:rsid w:val="00EF76C6"/>
    <w:rsid w:val="00F0062A"/>
    <w:rsid w:val="00F01849"/>
    <w:rsid w:val="00F02C4F"/>
    <w:rsid w:val="00F117D3"/>
    <w:rsid w:val="00F14233"/>
    <w:rsid w:val="00F1633A"/>
    <w:rsid w:val="00F17E58"/>
    <w:rsid w:val="00F23018"/>
    <w:rsid w:val="00F241E5"/>
    <w:rsid w:val="00F25B8D"/>
    <w:rsid w:val="00F27493"/>
    <w:rsid w:val="00F30893"/>
    <w:rsid w:val="00F3186C"/>
    <w:rsid w:val="00F40270"/>
    <w:rsid w:val="00F572BE"/>
    <w:rsid w:val="00F61597"/>
    <w:rsid w:val="00F62CE2"/>
    <w:rsid w:val="00F630CD"/>
    <w:rsid w:val="00F64246"/>
    <w:rsid w:val="00F6451F"/>
    <w:rsid w:val="00F673F6"/>
    <w:rsid w:val="00F715B3"/>
    <w:rsid w:val="00F77793"/>
    <w:rsid w:val="00F81A4D"/>
    <w:rsid w:val="00F82791"/>
    <w:rsid w:val="00F82851"/>
    <w:rsid w:val="00F84889"/>
    <w:rsid w:val="00F85CC1"/>
    <w:rsid w:val="00F90D3C"/>
    <w:rsid w:val="00F97026"/>
    <w:rsid w:val="00FA43E4"/>
    <w:rsid w:val="00FA4BA2"/>
    <w:rsid w:val="00FA56D6"/>
    <w:rsid w:val="00FA5C99"/>
    <w:rsid w:val="00FA66E5"/>
    <w:rsid w:val="00FB5444"/>
    <w:rsid w:val="00FB5530"/>
    <w:rsid w:val="00FB58A8"/>
    <w:rsid w:val="00FC0472"/>
    <w:rsid w:val="00FC249E"/>
    <w:rsid w:val="00FC35C7"/>
    <w:rsid w:val="00FC6666"/>
    <w:rsid w:val="00FC72AE"/>
    <w:rsid w:val="00FD26F2"/>
    <w:rsid w:val="00FD3D80"/>
    <w:rsid w:val="00FD407B"/>
    <w:rsid w:val="00FD7882"/>
    <w:rsid w:val="00FE3B78"/>
    <w:rsid w:val="00FE6939"/>
    <w:rsid w:val="00FF05AD"/>
    <w:rsid w:val="00FF1B9F"/>
    <w:rsid w:val="00FF289D"/>
    <w:rsid w:val="00FF5B73"/>
    <w:rsid w:val="00FF6994"/>
    <w:rsid w:val="0149D333"/>
    <w:rsid w:val="018DC2DC"/>
    <w:rsid w:val="01C183DC"/>
    <w:rsid w:val="020BB10E"/>
    <w:rsid w:val="0241AC67"/>
    <w:rsid w:val="02E13B6D"/>
    <w:rsid w:val="02F563C9"/>
    <w:rsid w:val="0323D3A0"/>
    <w:rsid w:val="03576C15"/>
    <w:rsid w:val="037FDD86"/>
    <w:rsid w:val="03BB1A0D"/>
    <w:rsid w:val="03BCBAE8"/>
    <w:rsid w:val="03F73C18"/>
    <w:rsid w:val="0448737B"/>
    <w:rsid w:val="0474F867"/>
    <w:rsid w:val="0480D6F2"/>
    <w:rsid w:val="055E5C19"/>
    <w:rsid w:val="061C6016"/>
    <w:rsid w:val="063A8E20"/>
    <w:rsid w:val="065EEE3B"/>
    <w:rsid w:val="06BB0F82"/>
    <w:rsid w:val="06CAC15D"/>
    <w:rsid w:val="06DDDA9F"/>
    <w:rsid w:val="075C8121"/>
    <w:rsid w:val="088F3951"/>
    <w:rsid w:val="0898698D"/>
    <w:rsid w:val="08D4051C"/>
    <w:rsid w:val="08F1B4CA"/>
    <w:rsid w:val="091A55D4"/>
    <w:rsid w:val="095F6F32"/>
    <w:rsid w:val="099294FF"/>
    <w:rsid w:val="09A934D9"/>
    <w:rsid w:val="09BE1785"/>
    <w:rsid w:val="09EC1070"/>
    <w:rsid w:val="09F17BC8"/>
    <w:rsid w:val="0A06CA14"/>
    <w:rsid w:val="0A20B8A3"/>
    <w:rsid w:val="0A48DDD4"/>
    <w:rsid w:val="0A608537"/>
    <w:rsid w:val="0AD71AAB"/>
    <w:rsid w:val="0B07A6AB"/>
    <w:rsid w:val="0B956D6B"/>
    <w:rsid w:val="0BC6F6D1"/>
    <w:rsid w:val="0BE2D14C"/>
    <w:rsid w:val="0BFC7994"/>
    <w:rsid w:val="0C221B4B"/>
    <w:rsid w:val="0CEF4027"/>
    <w:rsid w:val="0D22CCF0"/>
    <w:rsid w:val="0D7443FF"/>
    <w:rsid w:val="0D7A555F"/>
    <w:rsid w:val="0DAD661E"/>
    <w:rsid w:val="0DBF90FA"/>
    <w:rsid w:val="0DC524A1"/>
    <w:rsid w:val="0DF3EBB5"/>
    <w:rsid w:val="0E520298"/>
    <w:rsid w:val="0E56D42E"/>
    <w:rsid w:val="0E69B42C"/>
    <w:rsid w:val="0EA4822F"/>
    <w:rsid w:val="0F8BC180"/>
    <w:rsid w:val="0F9D57B3"/>
    <w:rsid w:val="1010105A"/>
    <w:rsid w:val="10891234"/>
    <w:rsid w:val="10DF82AB"/>
    <w:rsid w:val="113E3F44"/>
    <w:rsid w:val="116E2364"/>
    <w:rsid w:val="11DCE7CB"/>
    <w:rsid w:val="11E2C392"/>
    <w:rsid w:val="11F27BBC"/>
    <w:rsid w:val="122B74B4"/>
    <w:rsid w:val="12E58AFB"/>
    <w:rsid w:val="13D5C472"/>
    <w:rsid w:val="13F8B764"/>
    <w:rsid w:val="14A14A26"/>
    <w:rsid w:val="14DB33BD"/>
    <w:rsid w:val="151D2984"/>
    <w:rsid w:val="15397DF0"/>
    <w:rsid w:val="1589F402"/>
    <w:rsid w:val="159BA9DE"/>
    <w:rsid w:val="15C0E17D"/>
    <w:rsid w:val="160E5C1A"/>
    <w:rsid w:val="1671735B"/>
    <w:rsid w:val="16A9A30F"/>
    <w:rsid w:val="16BC9274"/>
    <w:rsid w:val="16CD5B8D"/>
    <w:rsid w:val="16E6E38C"/>
    <w:rsid w:val="16F1D637"/>
    <w:rsid w:val="17081EB1"/>
    <w:rsid w:val="1711C0C9"/>
    <w:rsid w:val="1716A03A"/>
    <w:rsid w:val="17421DDF"/>
    <w:rsid w:val="175A7E30"/>
    <w:rsid w:val="176FEDDB"/>
    <w:rsid w:val="178C5CE7"/>
    <w:rsid w:val="17B9AB21"/>
    <w:rsid w:val="17BC4C1E"/>
    <w:rsid w:val="17D3054D"/>
    <w:rsid w:val="17D3ED31"/>
    <w:rsid w:val="17FC032D"/>
    <w:rsid w:val="18602523"/>
    <w:rsid w:val="18989A87"/>
    <w:rsid w:val="18D3FDA7"/>
    <w:rsid w:val="18F50033"/>
    <w:rsid w:val="1910EBFE"/>
    <w:rsid w:val="19AC9635"/>
    <w:rsid w:val="19B3F59C"/>
    <w:rsid w:val="19CB28C9"/>
    <w:rsid w:val="19D2EBDC"/>
    <w:rsid w:val="19F95A47"/>
    <w:rsid w:val="1A877D8B"/>
    <w:rsid w:val="1ADB4E07"/>
    <w:rsid w:val="1B88FFBB"/>
    <w:rsid w:val="1C0F4ADE"/>
    <w:rsid w:val="1C5E74EE"/>
    <w:rsid w:val="1C6CDA62"/>
    <w:rsid w:val="1C9EBA81"/>
    <w:rsid w:val="1CA4AEB9"/>
    <w:rsid w:val="1D5F91CB"/>
    <w:rsid w:val="1D6821FA"/>
    <w:rsid w:val="1D765DA0"/>
    <w:rsid w:val="1DDDF182"/>
    <w:rsid w:val="1E0F3A31"/>
    <w:rsid w:val="1E14A337"/>
    <w:rsid w:val="1E175EC2"/>
    <w:rsid w:val="1E20DED2"/>
    <w:rsid w:val="1E520373"/>
    <w:rsid w:val="1E836C85"/>
    <w:rsid w:val="1ED00663"/>
    <w:rsid w:val="1F1B2008"/>
    <w:rsid w:val="1F2779D4"/>
    <w:rsid w:val="1F67B8BC"/>
    <w:rsid w:val="2045FB1D"/>
    <w:rsid w:val="204C252E"/>
    <w:rsid w:val="20631840"/>
    <w:rsid w:val="208BAC28"/>
    <w:rsid w:val="20A3C82E"/>
    <w:rsid w:val="20D503C0"/>
    <w:rsid w:val="20F1D228"/>
    <w:rsid w:val="214D5F47"/>
    <w:rsid w:val="216B647C"/>
    <w:rsid w:val="218C7F29"/>
    <w:rsid w:val="21DB1610"/>
    <w:rsid w:val="21E76FE0"/>
    <w:rsid w:val="2251E128"/>
    <w:rsid w:val="22770B86"/>
    <w:rsid w:val="22849B4B"/>
    <w:rsid w:val="229DEE3D"/>
    <w:rsid w:val="22E3ED11"/>
    <w:rsid w:val="23152EA3"/>
    <w:rsid w:val="23196CFC"/>
    <w:rsid w:val="248A7CC1"/>
    <w:rsid w:val="24993434"/>
    <w:rsid w:val="24ADD37D"/>
    <w:rsid w:val="24FA01BF"/>
    <w:rsid w:val="25D0985B"/>
    <w:rsid w:val="2600405C"/>
    <w:rsid w:val="2615437C"/>
    <w:rsid w:val="26A04820"/>
    <w:rsid w:val="2753ACA8"/>
    <w:rsid w:val="27BFCC49"/>
    <w:rsid w:val="27CD8738"/>
    <w:rsid w:val="28ABFE77"/>
    <w:rsid w:val="28C33AAA"/>
    <w:rsid w:val="28C76D4B"/>
    <w:rsid w:val="291351FC"/>
    <w:rsid w:val="2A45F6B9"/>
    <w:rsid w:val="2A5DA69F"/>
    <w:rsid w:val="2A93B965"/>
    <w:rsid w:val="2B165A0E"/>
    <w:rsid w:val="2B444999"/>
    <w:rsid w:val="2B489E8D"/>
    <w:rsid w:val="2BABD9C8"/>
    <w:rsid w:val="2C27E6C7"/>
    <w:rsid w:val="2C5CFFE1"/>
    <w:rsid w:val="2C86C286"/>
    <w:rsid w:val="2CD27F25"/>
    <w:rsid w:val="2CE57749"/>
    <w:rsid w:val="2CE59604"/>
    <w:rsid w:val="2D5A773A"/>
    <w:rsid w:val="2DBC5AC1"/>
    <w:rsid w:val="2DD92890"/>
    <w:rsid w:val="2DEC53D8"/>
    <w:rsid w:val="2E7DE38F"/>
    <w:rsid w:val="2E7F598D"/>
    <w:rsid w:val="2F2CBD93"/>
    <w:rsid w:val="30F6E0AA"/>
    <w:rsid w:val="31053EEF"/>
    <w:rsid w:val="31361471"/>
    <w:rsid w:val="31D41624"/>
    <w:rsid w:val="31EE204D"/>
    <w:rsid w:val="32063AE7"/>
    <w:rsid w:val="32206F83"/>
    <w:rsid w:val="3241D35C"/>
    <w:rsid w:val="3295CCFC"/>
    <w:rsid w:val="32A17644"/>
    <w:rsid w:val="32A62956"/>
    <w:rsid w:val="32AC8641"/>
    <w:rsid w:val="32D572C5"/>
    <w:rsid w:val="32E8059D"/>
    <w:rsid w:val="3348D6D1"/>
    <w:rsid w:val="3362C04C"/>
    <w:rsid w:val="336FE80A"/>
    <w:rsid w:val="337BC627"/>
    <w:rsid w:val="33F55376"/>
    <w:rsid w:val="34402694"/>
    <w:rsid w:val="34AB58DA"/>
    <w:rsid w:val="34C94BC2"/>
    <w:rsid w:val="34DA6EA0"/>
    <w:rsid w:val="34FB6B67"/>
    <w:rsid w:val="355EA7BD"/>
    <w:rsid w:val="357FC249"/>
    <w:rsid w:val="35A6206E"/>
    <w:rsid w:val="35E4364C"/>
    <w:rsid w:val="365C5921"/>
    <w:rsid w:val="368B3ED3"/>
    <w:rsid w:val="36AD2C36"/>
    <w:rsid w:val="37022026"/>
    <w:rsid w:val="3704C3CC"/>
    <w:rsid w:val="371392B6"/>
    <w:rsid w:val="376C0F9A"/>
    <w:rsid w:val="3780C135"/>
    <w:rsid w:val="3813D103"/>
    <w:rsid w:val="381E3C0B"/>
    <w:rsid w:val="382CBD9E"/>
    <w:rsid w:val="3831E391"/>
    <w:rsid w:val="383BBD1C"/>
    <w:rsid w:val="3858DEDC"/>
    <w:rsid w:val="388690CA"/>
    <w:rsid w:val="388777D6"/>
    <w:rsid w:val="390590B0"/>
    <w:rsid w:val="392EBA0A"/>
    <w:rsid w:val="3937F0B7"/>
    <w:rsid w:val="394172DC"/>
    <w:rsid w:val="3973B19E"/>
    <w:rsid w:val="3A322DA6"/>
    <w:rsid w:val="3A499900"/>
    <w:rsid w:val="3AC529F5"/>
    <w:rsid w:val="3ADACCB9"/>
    <w:rsid w:val="3B2F4C39"/>
    <w:rsid w:val="3B82A375"/>
    <w:rsid w:val="3B9F6FCA"/>
    <w:rsid w:val="3BFC9771"/>
    <w:rsid w:val="3C64C6EE"/>
    <w:rsid w:val="3C9589B3"/>
    <w:rsid w:val="3CA9A0E5"/>
    <w:rsid w:val="3CC33E88"/>
    <w:rsid w:val="3CD7CC51"/>
    <w:rsid w:val="3D3E88A7"/>
    <w:rsid w:val="3D6C8B09"/>
    <w:rsid w:val="3E164266"/>
    <w:rsid w:val="3E367D49"/>
    <w:rsid w:val="3E708B26"/>
    <w:rsid w:val="3E7E9E4C"/>
    <w:rsid w:val="3E82C273"/>
    <w:rsid w:val="3E953AAE"/>
    <w:rsid w:val="3FB38E51"/>
    <w:rsid w:val="3FC1B4B4"/>
    <w:rsid w:val="40159FBC"/>
    <w:rsid w:val="413DE448"/>
    <w:rsid w:val="41C0C5AA"/>
    <w:rsid w:val="41D7E7BD"/>
    <w:rsid w:val="4203D929"/>
    <w:rsid w:val="42274AD8"/>
    <w:rsid w:val="4260E0CD"/>
    <w:rsid w:val="4268B0E3"/>
    <w:rsid w:val="426D0F93"/>
    <w:rsid w:val="4274BF88"/>
    <w:rsid w:val="430CE450"/>
    <w:rsid w:val="4312FDB8"/>
    <w:rsid w:val="433483E1"/>
    <w:rsid w:val="4361116B"/>
    <w:rsid w:val="438A798F"/>
    <w:rsid w:val="4398B894"/>
    <w:rsid w:val="43CDC090"/>
    <w:rsid w:val="440E3226"/>
    <w:rsid w:val="441043E6"/>
    <w:rsid w:val="44C8BAC5"/>
    <w:rsid w:val="4583CC7C"/>
    <w:rsid w:val="4590DC74"/>
    <w:rsid w:val="45CA87B1"/>
    <w:rsid w:val="45D64776"/>
    <w:rsid w:val="461BF477"/>
    <w:rsid w:val="466AD608"/>
    <w:rsid w:val="46721F79"/>
    <w:rsid w:val="4695EC1D"/>
    <w:rsid w:val="46A1B52F"/>
    <w:rsid w:val="46C1B83E"/>
    <w:rsid w:val="46F6FD95"/>
    <w:rsid w:val="470A3695"/>
    <w:rsid w:val="4751F55F"/>
    <w:rsid w:val="476389B8"/>
    <w:rsid w:val="48796640"/>
    <w:rsid w:val="48A8BB45"/>
    <w:rsid w:val="48B6535B"/>
    <w:rsid w:val="49023B48"/>
    <w:rsid w:val="495B4CC9"/>
    <w:rsid w:val="497BD5BC"/>
    <w:rsid w:val="49804DA4"/>
    <w:rsid w:val="4A414700"/>
    <w:rsid w:val="4AB1A7AA"/>
    <w:rsid w:val="4AC6AC0F"/>
    <w:rsid w:val="4B02D9C4"/>
    <w:rsid w:val="4B08A2D5"/>
    <w:rsid w:val="4B7A4719"/>
    <w:rsid w:val="4BC6334E"/>
    <w:rsid w:val="4BDE8C7F"/>
    <w:rsid w:val="4C1A0414"/>
    <w:rsid w:val="4C36874A"/>
    <w:rsid w:val="4C518138"/>
    <w:rsid w:val="4D44799E"/>
    <w:rsid w:val="4D6D136B"/>
    <w:rsid w:val="4D81C8BF"/>
    <w:rsid w:val="4DAA3C0E"/>
    <w:rsid w:val="4DBF2056"/>
    <w:rsid w:val="4DD2AE82"/>
    <w:rsid w:val="4DE6FDE2"/>
    <w:rsid w:val="4DFC1457"/>
    <w:rsid w:val="4EE3CEE6"/>
    <w:rsid w:val="4EF89CFD"/>
    <w:rsid w:val="4FD045EB"/>
    <w:rsid w:val="4FDAF78C"/>
    <w:rsid w:val="50B1BCD3"/>
    <w:rsid w:val="515CE346"/>
    <w:rsid w:val="51C0EDB6"/>
    <w:rsid w:val="51E2AE3E"/>
    <w:rsid w:val="5223CBC5"/>
    <w:rsid w:val="527033F1"/>
    <w:rsid w:val="52CA82CA"/>
    <w:rsid w:val="52DF6648"/>
    <w:rsid w:val="52F77D66"/>
    <w:rsid w:val="531D43D0"/>
    <w:rsid w:val="53C1FE07"/>
    <w:rsid w:val="5426B1AA"/>
    <w:rsid w:val="54BE7678"/>
    <w:rsid w:val="54D2B553"/>
    <w:rsid w:val="5529ACEF"/>
    <w:rsid w:val="554AE457"/>
    <w:rsid w:val="556313B4"/>
    <w:rsid w:val="556679D6"/>
    <w:rsid w:val="557B9A79"/>
    <w:rsid w:val="5590D5AD"/>
    <w:rsid w:val="55AD4766"/>
    <w:rsid w:val="55E923E6"/>
    <w:rsid w:val="56402B26"/>
    <w:rsid w:val="568083D3"/>
    <w:rsid w:val="56828B04"/>
    <w:rsid w:val="569439D0"/>
    <w:rsid w:val="56C9A454"/>
    <w:rsid w:val="56E14EA9"/>
    <w:rsid w:val="570877F6"/>
    <w:rsid w:val="575C6AAE"/>
    <w:rsid w:val="57616A35"/>
    <w:rsid w:val="57A59D13"/>
    <w:rsid w:val="57DA4705"/>
    <w:rsid w:val="581038A4"/>
    <w:rsid w:val="58BE463B"/>
    <w:rsid w:val="58D3D069"/>
    <w:rsid w:val="58F6FD06"/>
    <w:rsid w:val="597ED9A5"/>
    <w:rsid w:val="59807E1B"/>
    <w:rsid w:val="59C0ACA3"/>
    <w:rsid w:val="5A508503"/>
    <w:rsid w:val="5A86C864"/>
    <w:rsid w:val="5A87CF2B"/>
    <w:rsid w:val="5AAEEBA5"/>
    <w:rsid w:val="5ABFE55A"/>
    <w:rsid w:val="5AC6736F"/>
    <w:rsid w:val="5AFDD9E4"/>
    <w:rsid w:val="5C1D2625"/>
    <w:rsid w:val="5CEA5ACB"/>
    <w:rsid w:val="5E39844A"/>
    <w:rsid w:val="5E7C8959"/>
    <w:rsid w:val="5EE55038"/>
    <w:rsid w:val="5F24AC0A"/>
    <w:rsid w:val="6020E33E"/>
    <w:rsid w:val="607817EF"/>
    <w:rsid w:val="609F8460"/>
    <w:rsid w:val="60E2D02A"/>
    <w:rsid w:val="61252019"/>
    <w:rsid w:val="61BD37EC"/>
    <w:rsid w:val="627B3116"/>
    <w:rsid w:val="62C23051"/>
    <w:rsid w:val="62F978F1"/>
    <w:rsid w:val="637E5DDD"/>
    <w:rsid w:val="637EE3E3"/>
    <w:rsid w:val="63C76099"/>
    <w:rsid w:val="64512918"/>
    <w:rsid w:val="64C56507"/>
    <w:rsid w:val="64EC4C64"/>
    <w:rsid w:val="650915AD"/>
    <w:rsid w:val="659D356E"/>
    <w:rsid w:val="65EB9D84"/>
    <w:rsid w:val="660831A6"/>
    <w:rsid w:val="679BC4EB"/>
    <w:rsid w:val="67A93644"/>
    <w:rsid w:val="67F1A024"/>
    <w:rsid w:val="6885AD7A"/>
    <w:rsid w:val="688BF24E"/>
    <w:rsid w:val="6894C86A"/>
    <w:rsid w:val="6895D7F9"/>
    <w:rsid w:val="68FBE5A0"/>
    <w:rsid w:val="6A018BBF"/>
    <w:rsid w:val="6A030BB7"/>
    <w:rsid w:val="6A4735F5"/>
    <w:rsid w:val="6A638045"/>
    <w:rsid w:val="6AA8E510"/>
    <w:rsid w:val="6AE8E865"/>
    <w:rsid w:val="6B57369A"/>
    <w:rsid w:val="6BD10CC9"/>
    <w:rsid w:val="6CD3924B"/>
    <w:rsid w:val="6CF76567"/>
    <w:rsid w:val="6D37441A"/>
    <w:rsid w:val="6D5B5E8E"/>
    <w:rsid w:val="6DC18C62"/>
    <w:rsid w:val="6DC67830"/>
    <w:rsid w:val="6E0613D5"/>
    <w:rsid w:val="6E1D5684"/>
    <w:rsid w:val="6E8DF5B8"/>
    <w:rsid w:val="6ED850C2"/>
    <w:rsid w:val="6F252251"/>
    <w:rsid w:val="6F325D3D"/>
    <w:rsid w:val="6F51EC44"/>
    <w:rsid w:val="6F60F703"/>
    <w:rsid w:val="6F70B38B"/>
    <w:rsid w:val="6FA8E3BE"/>
    <w:rsid w:val="6FCAD4C0"/>
    <w:rsid w:val="7023C30E"/>
    <w:rsid w:val="7074CAC2"/>
    <w:rsid w:val="7075630A"/>
    <w:rsid w:val="707EDFB1"/>
    <w:rsid w:val="70A480C2"/>
    <w:rsid w:val="70DD2441"/>
    <w:rsid w:val="715D949B"/>
    <w:rsid w:val="71FFD276"/>
    <w:rsid w:val="720D4905"/>
    <w:rsid w:val="7211E059"/>
    <w:rsid w:val="7261BBBA"/>
    <w:rsid w:val="728C48DD"/>
    <w:rsid w:val="729CB1F1"/>
    <w:rsid w:val="72EC1269"/>
    <w:rsid w:val="72F5BFA2"/>
    <w:rsid w:val="73564DEA"/>
    <w:rsid w:val="73A95CA7"/>
    <w:rsid w:val="73C256FF"/>
    <w:rsid w:val="742339AD"/>
    <w:rsid w:val="74FB574D"/>
    <w:rsid w:val="7597BFC8"/>
    <w:rsid w:val="75A916CC"/>
    <w:rsid w:val="75BFFBA2"/>
    <w:rsid w:val="76123B0F"/>
    <w:rsid w:val="7661A9EE"/>
    <w:rsid w:val="76F6218F"/>
    <w:rsid w:val="77645D4C"/>
    <w:rsid w:val="77D41681"/>
    <w:rsid w:val="77F9CD01"/>
    <w:rsid w:val="781BAFB7"/>
    <w:rsid w:val="788B4D92"/>
    <w:rsid w:val="78AE035F"/>
    <w:rsid w:val="78CCAF46"/>
    <w:rsid w:val="79087A8D"/>
    <w:rsid w:val="7930AF64"/>
    <w:rsid w:val="795160A1"/>
    <w:rsid w:val="797C3458"/>
    <w:rsid w:val="79BA11D9"/>
    <w:rsid w:val="79CBB24C"/>
    <w:rsid w:val="7A0FFEB4"/>
    <w:rsid w:val="7A11A9E2"/>
    <w:rsid w:val="7A65DC0F"/>
    <w:rsid w:val="7A8A6620"/>
    <w:rsid w:val="7A90BE2D"/>
    <w:rsid w:val="7AA08B1D"/>
    <w:rsid w:val="7AFDEDB9"/>
    <w:rsid w:val="7B58799D"/>
    <w:rsid w:val="7B5EA2ED"/>
    <w:rsid w:val="7B95D62E"/>
    <w:rsid w:val="7B98C09E"/>
    <w:rsid w:val="7C0942AF"/>
    <w:rsid w:val="7C26A08F"/>
    <w:rsid w:val="7CD25703"/>
    <w:rsid w:val="7D13897C"/>
    <w:rsid w:val="7D223A65"/>
    <w:rsid w:val="7D3FDD12"/>
    <w:rsid w:val="7D66252B"/>
    <w:rsid w:val="7D66284F"/>
    <w:rsid w:val="7D89C855"/>
    <w:rsid w:val="7DBDBDE5"/>
    <w:rsid w:val="7DCA5AB7"/>
    <w:rsid w:val="7DDC0DB9"/>
    <w:rsid w:val="7E2221AA"/>
    <w:rsid w:val="7E278053"/>
    <w:rsid w:val="7E3F396D"/>
    <w:rsid w:val="7E4A15BD"/>
    <w:rsid w:val="7E4AACA9"/>
    <w:rsid w:val="7EBBDF92"/>
    <w:rsid w:val="7EDAE2A3"/>
    <w:rsid w:val="7EE42619"/>
    <w:rsid w:val="7EFE42FA"/>
    <w:rsid w:val="7F987E27"/>
    <w:rsid w:val="7FF1F8B8"/>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B95661A4-684E-46A8-80D4-F8A0C4DA80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eastAsiaTheme="minorHAnsi" w:hAnsi="Oslo Sans Office"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eastAsia="Times New Roman" w:hAnsi="Oslo Sans Office"/>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eastAsia="Times New Roman" w:hAnsi="Oslo Sans Office"/>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eastAsia="Times New Roman" w:hAnsi="Oslo Sans Office"/>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eastAsia="Times New Roman" w:hAnsi="Oslo Sans Office"/>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Pr>
      <w:rFonts w:asciiTheme="majorHAnsi" w:eastAsiaTheme="majorEastAsia" w:hAnsiTheme="majorHAnsi"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customStyle="1" w:styleId="Overskrift4Tegn">
    <w:name w:val="Overskrift 4 Tegn"/>
    <w:basedOn w:val="Standardskriftforavsnitt"/>
    <w:link w:val="Overskrift4"/>
    <w:rsid w:val="00E7044D"/>
    <w:rPr>
      <w:rFonts w:ascii="Oslo Sans Office" w:hAnsi="Oslo Sans Office"/>
      <w:b/>
      <w:sz w:val="24"/>
      <w:szCs w:val="26"/>
    </w:rPr>
  </w:style>
  <w:style w:type="character" w:customStyle="1" w:styleId="Overskrift5Tegn">
    <w:name w:val="Overskrift 5 Tegn"/>
    <w:basedOn w:val="Standardskriftforavsnitt"/>
    <w:link w:val="Overskrift5"/>
    <w:uiPriority w:val="99"/>
    <w:rsid w:val="00E7044D"/>
    <w:rPr>
      <w:rFonts w:ascii="Oslo Sans Office" w:eastAsia="Times New Roman" w:hAnsi="Oslo Sans Office"/>
      <w:b/>
      <w:bCs/>
      <w:i/>
      <w:iCs/>
      <w:sz w:val="26"/>
      <w:szCs w:val="26"/>
      <w:lang w:eastAsia="nb-NO"/>
    </w:rPr>
  </w:style>
  <w:style w:type="character" w:customStyle="1" w:styleId="Overskrift6Tegn">
    <w:name w:val="Overskrift 6 Tegn"/>
    <w:basedOn w:val="Standardskriftforavsnitt"/>
    <w:link w:val="Overskrift6"/>
    <w:uiPriority w:val="99"/>
    <w:rsid w:val="00E7044D"/>
    <w:rPr>
      <w:rFonts w:ascii="Oslo Sans Office" w:eastAsia="Times New Roman" w:hAnsi="Oslo Sans Office"/>
      <w:b/>
      <w:bCs/>
      <w:sz w:val="20"/>
      <w:lang w:eastAsia="nb-NO"/>
    </w:rPr>
  </w:style>
  <w:style w:type="character" w:customStyle="1" w:styleId="Overskrift7Tegn">
    <w:name w:val="Overskrift 7 Tegn"/>
    <w:basedOn w:val="Standardskriftforavsnitt"/>
    <w:link w:val="Overskrift7"/>
    <w:uiPriority w:val="99"/>
    <w:rsid w:val="00E7044D"/>
    <w:rPr>
      <w:rFonts w:ascii="Oslo Sans Office" w:eastAsia="Times New Roman" w:hAnsi="Oslo Sans Office"/>
      <w:sz w:val="20"/>
      <w:szCs w:val="24"/>
      <w:lang w:eastAsia="nb-NO"/>
    </w:rPr>
  </w:style>
  <w:style w:type="character" w:customStyle="1" w:styleId="Overskrift8Tegn">
    <w:name w:val="Overskrift 8 Tegn"/>
    <w:basedOn w:val="Standardskriftforavsnitt"/>
    <w:link w:val="Overskrift8"/>
    <w:uiPriority w:val="99"/>
    <w:rsid w:val="00E7044D"/>
    <w:rPr>
      <w:rFonts w:ascii="Oslo Sans Office" w:eastAsia="Times New Roman" w:hAnsi="Oslo Sans Office"/>
      <w:i/>
      <w:iCs/>
      <w:sz w:val="20"/>
      <w:szCs w:val="24"/>
      <w:lang w:eastAsia="nb-NO"/>
    </w:rPr>
  </w:style>
  <w:style w:type="character" w:customStyle="1" w:styleId="Overskrift9Tegn">
    <w:name w:val="Overskrift 9 Tegn"/>
    <w:basedOn w:val="Standardskriftforavsnitt"/>
    <w:link w:val="Overskrift9"/>
    <w:uiPriority w:val="99"/>
    <w:rsid w:val="00E7044D"/>
    <w:rPr>
      <w:rFonts w:ascii="Arial" w:eastAsia="Times New Roman" w:hAnsi="Arial"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customStyle="1" w:styleId="MerknadstekstTegn">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customStyle="1" w:styleId="KommentaremneTegn">
    <w:name w:val="Kommentaremne Tegn"/>
    <w:basedOn w:val="MerknadstekstTegn"/>
    <w:link w:val="Kommentaremne"/>
    <w:uiPriority w:val="99"/>
    <w:semiHidden/>
    <w:rsid w:val="00E7044D"/>
    <w:rPr>
      <w:rFonts w:ascii="Oslo Sans Office" w:hAnsi="Oslo Sans Office"/>
      <w:b/>
      <w:bCs/>
      <w:sz w:val="20"/>
      <w:szCs w:val="20"/>
    </w:rPr>
  </w:style>
  <w:style w:type="character" w:customStyle="1" w:styleId="IngenmellomromTegn">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eastAsia="Times New Roman" w:hAnsi="Oslo Sans Office"/>
      <w:szCs w:val="20"/>
      <w:lang w:eastAsia="nb-NO"/>
    </w:rPr>
  </w:style>
  <w:style w:type="character" w:customStyle="1" w:styleId="SluttnotetekstTegn">
    <w:name w:val="Sluttnotetekst Tegn"/>
    <w:basedOn w:val="Standardskriftforavsnitt"/>
    <w:link w:val="Sluttnotetekst"/>
    <w:semiHidden/>
    <w:rsid w:val="00E7044D"/>
    <w:rPr>
      <w:rFonts w:ascii="Oslo Sans Office" w:eastAsia="Times New Roman" w:hAnsi="Oslo Sans Office"/>
      <w:sz w:val="20"/>
      <w:szCs w:val="20"/>
      <w:lang w:eastAsia="nb-NO"/>
    </w:rPr>
  </w:style>
  <w:style w:type="paragraph" w:styleId="Listeavsnitt">
    <w:name w:val="List Paragraph"/>
    <w:basedOn w:val="Normal"/>
    <w:uiPriority w:val="1"/>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customStyle="1" w:styleId="FotnotetekstTegn">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customStyle="1" w:styleId="Default">
    <w:name w:val="Default"/>
    <w:uiPriority w:val="1"/>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 w:type="table" w:customStyle="1" w:styleId="Tabellrutenett1">
    <w:name w:val="Tabellrutenett1"/>
    <w:basedOn w:val="Vanligtabell"/>
    <w:next w:val="Tabellrutenett"/>
    <w:uiPriority w:val="59"/>
    <w:rsid w:val="001E11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lstomtale">
    <w:name w:val="Unresolved Mention"/>
    <w:basedOn w:val="Standardskriftforavsnitt"/>
    <w:uiPriority w:val="99"/>
    <w:semiHidden/>
    <w:unhideWhenUsed/>
    <w:rsid w:val="00CF5102"/>
    <w:rPr>
      <w:color w:val="605E5C"/>
      <w:shd w:val="clear" w:color="auto" w:fill="E1DFDD"/>
    </w:rPr>
  </w:style>
  <w:style w:type="paragraph" w:customStyle="1" w:styleId="paragraph">
    <w:name w:val="paragraph"/>
    <w:basedOn w:val="Normal"/>
    <w:rsid w:val="00333E39"/>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normaltextrun">
    <w:name w:val="normaltextrun"/>
    <w:basedOn w:val="Standardskriftforavsnitt"/>
    <w:rsid w:val="00333E39"/>
  </w:style>
  <w:style w:type="character" w:customStyle="1" w:styleId="eop">
    <w:name w:val="eop"/>
    <w:basedOn w:val="Standardskriftforavsnitt"/>
    <w:rsid w:val="00333E39"/>
  </w:style>
  <w:style w:type="character" w:styleId="Omtale">
    <w:name w:val="Mention"/>
    <w:basedOn w:val="Standardskriftforavsnitt"/>
    <w:uiPriority w:val="99"/>
    <w:unhideWhenUsed/>
    <w:rsid w:val="005950D4"/>
    <w:rPr>
      <w:color w:val="2B579A"/>
      <w:shd w:val="clear" w:color="auto" w:fill="E1DFDD"/>
    </w:rPr>
  </w:style>
  <w:style w:type="paragraph" w:styleId="Brdtekst">
    <w:name w:val="Body Text"/>
    <w:basedOn w:val="Normal"/>
    <w:link w:val="BrdtekstTegn"/>
    <w:uiPriority w:val="1"/>
    <w:qFormat/>
    <w:rsid w:val="00EC536F"/>
    <w:pPr>
      <w:spacing w:after="0" w:line="240" w:lineRule="auto"/>
      <w:ind w:left="141"/>
    </w:pPr>
    <w:rPr>
      <w:rFonts w:ascii="Oslo Sans Office" w:eastAsia="Oslo Sans Office" w:hAnsi="Oslo Sans Office" w:cs="Oslo Sans Office"/>
      <w:szCs w:val="20"/>
      <w:lang w:val="nn-NO"/>
    </w:rPr>
  </w:style>
  <w:style w:type="character" w:customStyle="1" w:styleId="BrdtekstTegn">
    <w:name w:val="Brødtekst Tegn"/>
    <w:basedOn w:val="Standardskriftforavsnitt"/>
    <w:link w:val="Brdtekst"/>
    <w:uiPriority w:val="1"/>
    <w:rsid w:val="00EC536F"/>
    <w:rPr>
      <w:rFonts w:ascii="Oslo Sans Office" w:eastAsia="Oslo Sans Office" w:hAnsi="Oslo Sans Office" w:cs="Oslo Sans Office"/>
      <w:sz w:val="20"/>
      <w:szCs w:val="20"/>
      <w:lang w:val="nn-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0820699">
      <w:bodyDiv w:val="1"/>
      <w:marLeft w:val="0"/>
      <w:marRight w:val="0"/>
      <w:marTop w:val="0"/>
      <w:marBottom w:val="0"/>
      <w:divBdr>
        <w:top w:val="none" w:sz="0" w:space="0" w:color="auto"/>
        <w:left w:val="none" w:sz="0" w:space="0" w:color="auto"/>
        <w:bottom w:val="none" w:sz="0" w:space="0" w:color="auto"/>
        <w:right w:val="none" w:sz="0" w:space="0" w:color="auto"/>
      </w:divBdr>
      <w:divsChild>
        <w:div w:id="583222767">
          <w:marLeft w:val="0"/>
          <w:marRight w:val="0"/>
          <w:marTop w:val="0"/>
          <w:marBottom w:val="0"/>
          <w:divBdr>
            <w:top w:val="none" w:sz="0" w:space="0" w:color="auto"/>
            <w:left w:val="none" w:sz="0" w:space="0" w:color="auto"/>
            <w:bottom w:val="none" w:sz="0" w:space="0" w:color="auto"/>
            <w:right w:val="none" w:sz="0" w:space="0" w:color="auto"/>
          </w:divBdr>
          <w:divsChild>
            <w:div w:id="140974049">
              <w:marLeft w:val="0"/>
              <w:marRight w:val="0"/>
              <w:marTop w:val="0"/>
              <w:marBottom w:val="0"/>
              <w:divBdr>
                <w:top w:val="none" w:sz="0" w:space="0" w:color="auto"/>
                <w:left w:val="none" w:sz="0" w:space="0" w:color="auto"/>
                <w:bottom w:val="none" w:sz="0" w:space="0" w:color="auto"/>
                <w:right w:val="none" w:sz="0" w:space="0" w:color="auto"/>
              </w:divBdr>
              <w:divsChild>
                <w:div w:id="1823544455">
                  <w:marLeft w:val="0"/>
                  <w:marRight w:val="0"/>
                  <w:marTop w:val="0"/>
                  <w:marBottom w:val="0"/>
                  <w:divBdr>
                    <w:top w:val="none" w:sz="0" w:space="0" w:color="auto"/>
                    <w:left w:val="none" w:sz="0" w:space="0" w:color="auto"/>
                    <w:bottom w:val="none" w:sz="0" w:space="0" w:color="auto"/>
                    <w:right w:val="none" w:sz="0" w:space="0" w:color="auto"/>
                  </w:divBdr>
                  <w:divsChild>
                    <w:div w:id="921840779">
                      <w:marLeft w:val="0"/>
                      <w:marRight w:val="0"/>
                      <w:marTop w:val="0"/>
                      <w:marBottom w:val="0"/>
                      <w:divBdr>
                        <w:top w:val="none" w:sz="0" w:space="0" w:color="auto"/>
                        <w:left w:val="none" w:sz="0" w:space="0" w:color="auto"/>
                        <w:bottom w:val="none" w:sz="0" w:space="0" w:color="auto"/>
                        <w:right w:val="none" w:sz="0" w:space="0" w:color="auto"/>
                      </w:divBdr>
                      <w:divsChild>
                        <w:div w:id="910192809">
                          <w:marLeft w:val="0"/>
                          <w:marRight w:val="0"/>
                          <w:marTop w:val="0"/>
                          <w:marBottom w:val="0"/>
                          <w:divBdr>
                            <w:top w:val="none" w:sz="0" w:space="0" w:color="auto"/>
                            <w:left w:val="none" w:sz="0" w:space="0" w:color="auto"/>
                            <w:bottom w:val="none" w:sz="0" w:space="0" w:color="auto"/>
                            <w:right w:val="none" w:sz="0" w:space="0" w:color="auto"/>
                          </w:divBdr>
                          <w:divsChild>
                            <w:div w:id="212154156">
                              <w:marLeft w:val="0"/>
                              <w:marRight w:val="0"/>
                              <w:marTop w:val="0"/>
                              <w:marBottom w:val="0"/>
                              <w:divBdr>
                                <w:top w:val="none" w:sz="0" w:space="0" w:color="auto"/>
                                <w:left w:val="none" w:sz="0" w:space="0" w:color="auto"/>
                                <w:bottom w:val="none" w:sz="0" w:space="0" w:color="auto"/>
                                <w:right w:val="none" w:sz="0" w:space="0" w:color="auto"/>
                              </w:divBdr>
                              <w:divsChild>
                                <w:div w:id="45181108">
                                  <w:marLeft w:val="0"/>
                                  <w:marRight w:val="0"/>
                                  <w:marTop w:val="0"/>
                                  <w:marBottom w:val="0"/>
                                  <w:divBdr>
                                    <w:top w:val="none" w:sz="0" w:space="0" w:color="auto"/>
                                    <w:left w:val="none" w:sz="0" w:space="0" w:color="auto"/>
                                    <w:bottom w:val="none" w:sz="0" w:space="0" w:color="auto"/>
                                    <w:right w:val="none" w:sz="0" w:space="0" w:color="auto"/>
                                  </w:divBdr>
                                  <w:divsChild>
                                    <w:div w:id="1408307388">
                                      <w:marLeft w:val="0"/>
                                      <w:marRight w:val="0"/>
                                      <w:marTop w:val="0"/>
                                      <w:marBottom w:val="0"/>
                                      <w:divBdr>
                                        <w:top w:val="none" w:sz="0" w:space="0" w:color="auto"/>
                                        <w:left w:val="none" w:sz="0" w:space="0" w:color="auto"/>
                                        <w:bottom w:val="none" w:sz="0" w:space="0" w:color="auto"/>
                                        <w:right w:val="none" w:sz="0" w:space="0" w:color="auto"/>
                                      </w:divBdr>
                                      <w:divsChild>
                                        <w:div w:id="436605038">
                                          <w:marLeft w:val="0"/>
                                          <w:marRight w:val="0"/>
                                          <w:marTop w:val="0"/>
                                          <w:marBottom w:val="0"/>
                                          <w:divBdr>
                                            <w:top w:val="none" w:sz="0" w:space="0" w:color="auto"/>
                                            <w:left w:val="none" w:sz="0" w:space="0" w:color="auto"/>
                                            <w:bottom w:val="none" w:sz="0" w:space="0" w:color="auto"/>
                                            <w:right w:val="none" w:sz="0" w:space="0" w:color="auto"/>
                                          </w:divBdr>
                                          <w:divsChild>
                                            <w:div w:id="1891306948">
                                              <w:marLeft w:val="0"/>
                                              <w:marRight w:val="0"/>
                                              <w:marTop w:val="100"/>
                                              <w:marBottom w:val="100"/>
                                              <w:divBdr>
                                                <w:top w:val="none" w:sz="0" w:space="0" w:color="auto"/>
                                                <w:left w:val="none" w:sz="0" w:space="0" w:color="auto"/>
                                                <w:bottom w:val="none" w:sz="0" w:space="0" w:color="auto"/>
                                                <w:right w:val="none" w:sz="0" w:space="0" w:color="auto"/>
                                              </w:divBdr>
                                              <w:divsChild>
                                                <w:div w:id="1437561800">
                                                  <w:marLeft w:val="0"/>
                                                  <w:marRight w:val="0"/>
                                                  <w:marTop w:val="0"/>
                                                  <w:marBottom w:val="0"/>
                                                  <w:divBdr>
                                                    <w:top w:val="none" w:sz="0" w:space="0" w:color="auto"/>
                                                    <w:left w:val="none" w:sz="0" w:space="0" w:color="auto"/>
                                                    <w:bottom w:val="none" w:sz="0" w:space="0" w:color="auto"/>
                                                    <w:right w:val="none" w:sz="0" w:space="0" w:color="auto"/>
                                                  </w:divBdr>
                                                  <w:divsChild>
                                                    <w:div w:id="1394549077">
                                                      <w:marLeft w:val="0"/>
                                                      <w:marRight w:val="0"/>
                                                      <w:marTop w:val="0"/>
                                                      <w:marBottom w:val="0"/>
                                                      <w:divBdr>
                                                        <w:top w:val="single" w:sz="6" w:space="2" w:color="D1D1D1"/>
                                                        <w:left w:val="single" w:sz="6" w:space="0" w:color="D1D1D1"/>
                                                        <w:bottom w:val="single" w:sz="6" w:space="4" w:color="D1D1D1"/>
                                                        <w:right w:val="single" w:sz="6" w:space="0" w:color="D1D1D1"/>
                                                      </w:divBdr>
                                                      <w:divsChild>
                                                        <w:div w:id="1075740213">
                                                          <w:marLeft w:val="0"/>
                                                          <w:marRight w:val="0"/>
                                                          <w:marTop w:val="30"/>
                                                          <w:marBottom w:val="0"/>
                                                          <w:divBdr>
                                                            <w:top w:val="none" w:sz="0" w:space="0" w:color="auto"/>
                                                            <w:left w:val="none" w:sz="0" w:space="0" w:color="auto"/>
                                                            <w:bottom w:val="none" w:sz="0" w:space="0" w:color="auto"/>
                                                            <w:right w:val="none" w:sz="0" w:space="0" w:color="auto"/>
                                                          </w:divBdr>
                                                          <w:divsChild>
                                                            <w:div w:id="219370001">
                                                              <w:marLeft w:val="0"/>
                                                              <w:marRight w:val="0"/>
                                                              <w:marTop w:val="0"/>
                                                              <w:marBottom w:val="0"/>
                                                              <w:divBdr>
                                                                <w:top w:val="none" w:sz="0" w:space="0" w:color="auto"/>
                                                                <w:left w:val="none" w:sz="0" w:space="0" w:color="auto"/>
                                                                <w:bottom w:val="none" w:sz="0" w:space="0" w:color="auto"/>
                                                                <w:right w:val="none" w:sz="0" w:space="0" w:color="auto"/>
                                                              </w:divBdr>
                                                            </w:div>
                                                            <w:div w:id="1678652936">
                                                              <w:marLeft w:val="0"/>
                                                              <w:marRight w:val="0"/>
                                                              <w:marTop w:val="0"/>
                                                              <w:marBottom w:val="0"/>
                                                              <w:divBdr>
                                                                <w:top w:val="none" w:sz="0" w:space="0" w:color="auto"/>
                                                                <w:left w:val="none" w:sz="0" w:space="0" w:color="auto"/>
                                                                <w:bottom w:val="none" w:sz="0" w:space="0" w:color="auto"/>
                                                                <w:right w:val="none" w:sz="0" w:space="0" w:color="auto"/>
                                                              </w:divBdr>
                                                            </w:div>
                                                            <w:div w:id="1896503837">
                                                              <w:marLeft w:val="0"/>
                                                              <w:marRight w:val="0"/>
                                                              <w:marTop w:val="0"/>
                                                              <w:marBottom w:val="0"/>
                                                              <w:divBdr>
                                                                <w:top w:val="none" w:sz="0" w:space="0" w:color="auto"/>
                                                                <w:left w:val="none" w:sz="0" w:space="0" w:color="auto"/>
                                                                <w:bottom w:val="none" w:sz="0" w:space="0" w:color="auto"/>
                                                                <w:right w:val="none" w:sz="0" w:space="0" w:color="auto"/>
                                                              </w:divBdr>
                                                            </w:div>
                                                            <w:div w:id="2029871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5153041">
                                  <w:marLeft w:val="0"/>
                                  <w:marRight w:val="0"/>
                                  <w:marTop w:val="0"/>
                                  <w:marBottom w:val="0"/>
                                  <w:divBdr>
                                    <w:top w:val="none" w:sz="0" w:space="0" w:color="auto"/>
                                    <w:left w:val="none" w:sz="0" w:space="0" w:color="auto"/>
                                    <w:bottom w:val="none" w:sz="0" w:space="0" w:color="auto"/>
                                    <w:right w:val="none" w:sz="0" w:space="0" w:color="auto"/>
                                  </w:divBdr>
                                  <w:divsChild>
                                    <w:div w:id="161360222">
                                      <w:marLeft w:val="0"/>
                                      <w:marRight w:val="0"/>
                                      <w:marTop w:val="0"/>
                                      <w:marBottom w:val="0"/>
                                      <w:divBdr>
                                        <w:top w:val="none" w:sz="0" w:space="0" w:color="auto"/>
                                        <w:left w:val="none" w:sz="0" w:space="0" w:color="auto"/>
                                        <w:bottom w:val="none" w:sz="0" w:space="0" w:color="auto"/>
                                        <w:right w:val="none" w:sz="0" w:space="0" w:color="auto"/>
                                      </w:divBdr>
                                      <w:divsChild>
                                        <w:div w:id="191457541">
                                          <w:marLeft w:val="0"/>
                                          <w:marRight w:val="0"/>
                                          <w:marTop w:val="0"/>
                                          <w:marBottom w:val="0"/>
                                          <w:divBdr>
                                            <w:top w:val="none" w:sz="0" w:space="0" w:color="auto"/>
                                            <w:left w:val="none" w:sz="0" w:space="0" w:color="auto"/>
                                            <w:bottom w:val="none" w:sz="0" w:space="0" w:color="auto"/>
                                            <w:right w:val="none" w:sz="0" w:space="0" w:color="auto"/>
                                          </w:divBdr>
                                          <w:divsChild>
                                            <w:div w:id="1451239317">
                                              <w:marLeft w:val="0"/>
                                              <w:marRight w:val="0"/>
                                              <w:marTop w:val="0"/>
                                              <w:marBottom w:val="0"/>
                                              <w:divBdr>
                                                <w:top w:val="none" w:sz="0" w:space="0" w:color="auto"/>
                                                <w:left w:val="none" w:sz="0" w:space="0" w:color="auto"/>
                                                <w:bottom w:val="none" w:sz="0" w:space="0" w:color="auto"/>
                                                <w:right w:val="none" w:sz="0" w:space="0" w:color="auto"/>
                                              </w:divBdr>
                                              <w:divsChild>
                                                <w:div w:id="494227556">
                                                  <w:marLeft w:val="0"/>
                                                  <w:marRight w:val="0"/>
                                                  <w:marTop w:val="0"/>
                                                  <w:marBottom w:val="0"/>
                                                  <w:divBdr>
                                                    <w:top w:val="none" w:sz="0" w:space="0" w:color="auto"/>
                                                    <w:left w:val="none" w:sz="0" w:space="0" w:color="auto"/>
                                                    <w:bottom w:val="none" w:sz="0" w:space="0" w:color="auto"/>
                                                    <w:right w:val="none" w:sz="0" w:space="0" w:color="auto"/>
                                                  </w:divBdr>
                                                  <w:divsChild>
                                                    <w:div w:id="258946696">
                                                      <w:marLeft w:val="0"/>
                                                      <w:marRight w:val="0"/>
                                                      <w:marTop w:val="0"/>
                                                      <w:marBottom w:val="0"/>
                                                      <w:divBdr>
                                                        <w:top w:val="none" w:sz="0" w:space="0" w:color="auto"/>
                                                        <w:left w:val="none" w:sz="0" w:space="0" w:color="auto"/>
                                                        <w:bottom w:val="none" w:sz="0" w:space="0" w:color="auto"/>
                                                        <w:right w:val="none" w:sz="0" w:space="0" w:color="auto"/>
                                                      </w:divBdr>
                                                      <w:divsChild>
                                                        <w:div w:id="1921135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003613">
                                                  <w:marLeft w:val="0"/>
                                                  <w:marRight w:val="0"/>
                                                  <w:marTop w:val="0"/>
                                                  <w:marBottom w:val="0"/>
                                                  <w:divBdr>
                                                    <w:top w:val="none" w:sz="0" w:space="0" w:color="auto"/>
                                                    <w:left w:val="none" w:sz="0" w:space="0" w:color="auto"/>
                                                    <w:bottom w:val="none" w:sz="0" w:space="0" w:color="auto"/>
                                                    <w:right w:val="none" w:sz="0" w:space="0" w:color="auto"/>
                                                  </w:divBdr>
                                                  <w:divsChild>
                                                    <w:div w:id="2110930394">
                                                      <w:marLeft w:val="0"/>
                                                      <w:marRight w:val="0"/>
                                                      <w:marTop w:val="0"/>
                                                      <w:marBottom w:val="0"/>
                                                      <w:divBdr>
                                                        <w:top w:val="none" w:sz="0" w:space="0" w:color="auto"/>
                                                        <w:left w:val="none" w:sz="0" w:space="0" w:color="auto"/>
                                                        <w:bottom w:val="none" w:sz="0" w:space="0" w:color="auto"/>
                                                        <w:right w:val="none" w:sz="0" w:space="0" w:color="auto"/>
                                                      </w:divBdr>
                                                      <w:divsChild>
                                                        <w:div w:id="1400595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0886128">
                                  <w:marLeft w:val="0"/>
                                  <w:marRight w:val="0"/>
                                  <w:marTop w:val="0"/>
                                  <w:marBottom w:val="0"/>
                                  <w:divBdr>
                                    <w:top w:val="none" w:sz="0" w:space="0" w:color="auto"/>
                                    <w:left w:val="none" w:sz="0" w:space="0" w:color="auto"/>
                                    <w:bottom w:val="none" w:sz="0" w:space="0" w:color="auto"/>
                                    <w:right w:val="none" w:sz="0" w:space="0" w:color="auto"/>
                                  </w:divBdr>
                                  <w:divsChild>
                                    <w:div w:id="1203707084">
                                      <w:marLeft w:val="0"/>
                                      <w:marRight w:val="0"/>
                                      <w:marTop w:val="0"/>
                                      <w:marBottom w:val="0"/>
                                      <w:divBdr>
                                        <w:top w:val="none" w:sz="0" w:space="0" w:color="auto"/>
                                        <w:left w:val="none" w:sz="0" w:space="0" w:color="auto"/>
                                        <w:bottom w:val="none" w:sz="0" w:space="0" w:color="auto"/>
                                        <w:right w:val="none" w:sz="0" w:space="0" w:color="auto"/>
                                      </w:divBdr>
                                      <w:divsChild>
                                        <w:div w:id="1338969748">
                                          <w:marLeft w:val="0"/>
                                          <w:marRight w:val="0"/>
                                          <w:marTop w:val="0"/>
                                          <w:marBottom w:val="0"/>
                                          <w:divBdr>
                                            <w:top w:val="none" w:sz="0" w:space="0" w:color="auto"/>
                                            <w:left w:val="none" w:sz="0" w:space="0" w:color="auto"/>
                                            <w:bottom w:val="none" w:sz="0" w:space="0" w:color="auto"/>
                                            <w:right w:val="none" w:sz="0" w:space="0" w:color="auto"/>
                                          </w:divBdr>
                                          <w:divsChild>
                                            <w:div w:id="474373008">
                                              <w:marLeft w:val="0"/>
                                              <w:marRight w:val="0"/>
                                              <w:marTop w:val="0"/>
                                              <w:marBottom w:val="0"/>
                                              <w:divBdr>
                                                <w:top w:val="none" w:sz="0" w:space="0" w:color="auto"/>
                                                <w:left w:val="none" w:sz="0" w:space="0" w:color="auto"/>
                                                <w:bottom w:val="none" w:sz="0" w:space="0" w:color="auto"/>
                                                <w:right w:val="none" w:sz="0" w:space="0" w:color="auto"/>
                                              </w:divBdr>
                                              <w:divsChild>
                                                <w:div w:id="1296832638">
                                                  <w:marLeft w:val="0"/>
                                                  <w:marRight w:val="0"/>
                                                  <w:marTop w:val="0"/>
                                                  <w:marBottom w:val="0"/>
                                                  <w:divBdr>
                                                    <w:top w:val="none" w:sz="0" w:space="0" w:color="auto"/>
                                                    <w:left w:val="none" w:sz="0" w:space="0" w:color="auto"/>
                                                    <w:bottom w:val="none" w:sz="0" w:space="0" w:color="auto"/>
                                                    <w:right w:val="none" w:sz="0" w:space="0" w:color="auto"/>
                                                  </w:divBdr>
                                                  <w:divsChild>
                                                    <w:div w:id="1538086847">
                                                      <w:marLeft w:val="0"/>
                                                      <w:marRight w:val="0"/>
                                                      <w:marTop w:val="0"/>
                                                      <w:marBottom w:val="0"/>
                                                      <w:divBdr>
                                                        <w:top w:val="none" w:sz="0" w:space="0" w:color="auto"/>
                                                        <w:left w:val="none" w:sz="0" w:space="0" w:color="auto"/>
                                                        <w:bottom w:val="none" w:sz="0" w:space="0" w:color="auto"/>
                                                        <w:right w:val="none" w:sz="0" w:space="0" w:color="auto"/>
                                                      </w:divBdr>
                                                      <w:divsChild>
                                                        <w:div w:id="1261253728">
                                                          <w:marLeft w:val="0"/>
                                                          <w:marRight w:val="0"/>
                                                          <w:marTop w:val="0"/>
                                                          <w:marBottom w:val="0"/>
                                                          <w:divBdr>
                                                            <w:top w:val="none" w:sz="0" w:space="0" w:color="auto"/>
                                                            <w:left w:val="none" w:sz="0" w:space="0" w:color="auto"/>
                                                            <w:bottom w:val="none" w:sz="0" w:space="0" w:color="auto"/>
                                                            <w:right w:val="none" w:sz="0" w:space="0" w:color="auto"/>
                                                          </w:divBdr>
                                                          <w:divsChild>
                                                            <w:div w:id="933052993">
                                                              <w:marLeft w:val="0"/>
                                                              <w:marRight w:val="0"/>
                                                              <w:marTop w:val="0"/>
                                                              <w:marBottom w:val="0"/>
                                                              <w:divBdr>
                                                                <w:top w:val="none" w:sz="0" w:space="0" w:color="auto"/>
                                                                <w:left w:val="none" w:sz="0" w:space="0" w:color="auto"/>
                                                                <w:bottom w:val="none" w:sz="0" w:space="0" w:color="auto"/>
                                                                <w:right w:val="none" w:sz="0" w:space="0" w:color="auto"/>
                                                              </w:divBdr>
                                                              <w:divsChild>
                                                                <w:div w:id="1801655889">
                                                                  <w:marLeft w:val="0"/>
                                                                  <w:marRight w:val="0"/>
                                                                  <w:marTop w:val="0"/>
                                                                  <w:marBottom w:val="0"/>
                                                                  <w:divBdr>
                                                                    <w:top w:val="none" w:sz="0" w:space="0" w:color="auto"/>
                                                                    <w:left w:val="none" w:sz="0" w:space="0" w:color="auto"/>
                                                                    <w:bottom w:val="none" w:sz="0" w:space="0" w:color="auto"/>
                                                                    <w:right w:val="none" w:sz="0" w:space="0" w:color="auto"/>
                                                                  </w:divBdr>
                                                                  <w:divsChild>
                                                                    <w:div w:id="482282783">
                                                                      <w:marLeft w:val="0"/>
                                                                      <w:marRight w:val="0"/>
                                                                      <w:marTop w:val="0"/>
                                                                      <w:marBottom w:val="0"/>
                                                                      <w:divBdr>
                                                                        <w:top w:val="none" w:sz="0" w:space="0" w:color="auto"/>
                                                                        <w:left w:val="none" w:sz="0" w:space="0" w:color="auto"/>
                                                                        <w:bottom w:val="none" w:sz="0" w:space="0" w:color="auto"/>
                                                                        <w:right w:val="none" w:sz="0" w:space="0" w:color="auto"/>
                                                                      </w:divBdr>
                                                                      <w:divsChild>
                                                                        <w:div w:id="156196658">
                                                                          <w:marLeft w:val="0"/>
                                                                          <w:marRight w:val="0"/>
                                                                          <w:marTop w:val="0"/>
                                                                          <w:marBottom w:val="0"/>
                                                                          <w:divBdr>
                                                                            <w:top w:val="none" w:sz="0" w:space="0" w:color="auto"/>
                                                                            <w:left w:val="none" w:sz="0" w:space="0" w:color="auto"/>
                                                                            <w:bottom w:val="none" w:sz="0" w:space="0" w:color="auto"/>
                                                                            <w:right w:val="none" w:sz="0" w:space="0" w:color="auto"/>
                                                                          </w:divBdr>
                                                                          <w:divsChild>
                                                                            <w:div w:id="231743844">
                                                                              <w:marLeft w:val="0"/>
                                                                              <w:marRight w:val="0"/>
                                                                              <w:marTop w:val="0"/>
                                                                              <w:marBottom w:val="0"/>
                                                                              <w:divBdr>
                                                                                <w:top w:val="none" w:sz="0" w:space="0" w:color="auto"/>
                                                                                <w:left w:val="none" w:sz="0" w:space="0" w:color="auto"/>
                                                                                <w:bottom w:val="none" w:sz="0" w:space="0" w:color="auto"/>
                                                                                <w:right w:val="none" w:sz="0" w:space="0" w:color="auto"/>
                                                                              </w:divBdr>
                                                                              <w:divsChild>
                                                                                <w:div w:id="125241451">
                                                                                  <w:marLeft w:val="0"/>
                                                                                  <w:marRight w:val="0"/>
                                                                                  <w:marTop w:val="0"/>
                                                                                  <w:marBottom w:val="0"/>
                                                                                  <w:divBdr>
                                                                                    <w:top w:val="none" w:sz="0" w:space="0" w:color="auto"/>
                                                                                    <w:left w:val="none" w:sz="0" w:space="0" w:color="auto"/>
                                                                                    <w:bottom w:val="none" w:sz="0" w:space="0" w:color="auto"/>
                                                                                    <w:right w:val="none" w:sz="0" w:space="0" w:color="auto"/>
                                                                                  </w:divBdr>
                                                                                  <w:divsChild>
                                                                                    <w:div w:id="2087992715">
                                                                                      <w:marLeft w:val="0"/>
                                                                                      <w:marRight w:val="0"/>
                                                                                      <w:marTop w:val="0"/>
                                                                                      <w:marBottom w:val="0"/>
                                                                                      <w:divBdr>
                                                                                        <w:top w:val="none" w:sz="0" w:space="0" w:color="auto"/>
                                                                                        <w:left w:val="none" w:sz="0" w:space="0" w:color="auto"/>
                                                                                        <w:bottom w:val="none" w:sz="0" w:space="0" w:color="auto"/>
                                                                                        <w:right w:val="none" w:sz="0" w:space="0" w:color="auto"/>
                                                                                      </w:divBdr>
                                                                                      <w:divsChild>
                                                                                        <w:div w:id="1168718435">
                                                                                          <w:marLeft w:val="0"/>
                                                                                          <w:marRight w:val="0"/>
                                                                                          <w:marTop w:val="0"/>
                                                                                          <w:marBottom w:val="0"/>
                                                                                          <w:divBdr>
                                                                                            <w:top w:val="none" w:sz="0" w:space="0" w:color="auto"/>
                                                                                            <w:left w:val="none" w:sz="0" w:space="0" w:color="auto"/>
                                                                                            <w:bottom w:val="none" w:sz="0" w:space="0" w:color="auto"/>
                                                                                            <w:right w:val="none" w:sz="0" w:space="0" w:color="auto"/>
                                                                                          </w:divBdr>
                                                                                          <w:divsChild>
                                                                                            <w:div w:id="2034335394">
                                                                                              <w:marLeft w:val="0"/>
                                                                                              <w:marRight w:val="0"/>
                                                                                              <w:marTop w:val="0"/>
                                                                                              <w:marBottom w:val="0"/>
                                                                                              <w:divBdr>
                                                                                                <w:top w:val="none" w:sz="0" w:space="0" w:color="auto"/>
                                                                                                <w:left w:val="none" w:sz="0" w:space="0" w:color="auto"/>
                                                                                                <w:bottom w:val="none" w:sz="0" w:space="0" w:color="auto"/>
                                                                                                <w:right w:val="none" w:sz="0" w:space="0" w:color="auto"/>
                                                                                              </w:divBdr>
                                                                                              <w:divsChild>
                                                                                                <w:div w:id="1746535197">
                                                                                                  <w:marLeft w:val="0"/>
                                                                                                  <w:marRight w:val="0"/>
                                                                                                  <w:marTop w:val="0"/>
                                                                                                  <w:marBottom w:val="0"/>
                                                                                                  <w:divBdr>
                                                                                                    <w:top w:val="none" w:sz="0" w:space="0" w:color="auto"/>
                                                                                                    <w:left w:val="none" w:sz="0" w:space="0" w:color="auto"/>
                                                                                                    <w:bottom w:val="none" w:sz="0" w:space="0" w:color="auto"/>
                                                                                                    <w:right w:val="none" w:sz="0" w:space="0" w:color="auto"/>
                                                                                                  </w:divBdr>
                                                                                                  <w:divsChild>
                                                                                                    <w:div w:id="509608322">
                                                                                                      <w:marLeft w:val="0"/>
                                                                                                      <w:marRight w:val="0"/>
                                                                                                      <w:marTop w:val="0"/>
                                                                                                      <w:marBottom w:val="0"/>
                                                                                                      <w:divBdr>
                                                                                                        <w:top w:val="none" w:sz="0" w:space="0" w:color="auto"/>
                                                                                                        <w:left w:val="none" w:sz="0" w:space="0" w:color="auto"/>
                                                                                                        <w:bottom w:val="none" w:sz="0" w:space="0" w:color="auto"/>
                                                                                                        <w:right w:val="none" w:sz="0" w:space="0" w:color="auto"/>
                                                                                                      </w:divBdr>
                                                                                                      <w:divsChild>
                                                                                                        <w:div w:id="980378278">
                                                                                                          <w:marLeft w:val="0"/>
                                                                                                          <w:marRight w:val="0"/>
                                                                                                          <w:marTop w:val="0"/>
                                                                                                          <w:marBottom w:val="0"/>
                                                                                                          <w:divBdr>
                                                                                                            <w:top w:val="none" w:sz="0" w:space="0" w:color="auto"/>
                                                                                                            <w:left w:val="none" w:sz="0" w:space="0" w:color="auto"/>
                                                                                                            <w:bottom w:val="none" w:sz="0" w:space="0" w:color="auto"/>
                                                                                                            <w:right w:val="none" w:sz="0" w:space="0" w:color="auto"/>
                                                                                                          </w:divBdr>
                                                                                                          <w:divsChild>
                                                                                                            <w:div w:id="2020696826">
                                                                                                              <w:marLeft w:val="120"/>
                                                                                                              <w:marRight w:val="0"/>
                                                                                                              <w:marTop w:val="60"/>
                                                                                                              <w:marBottom w:val="60"/>
                                                                                                              <w:divBdr>
                                                                                                                <w:top w:val="none" w:sz="0" w:space="0" w:color="auto"/>
                                                                                                                <w:left w:val="none" w:sz="0" w:space="0" w:color="auto"/>
                                                                                                                <w:bottom w:val="none" w:sz="0" w:space="0" w:color="auto"/>
                                                                                                                <w:right w:val="none" w:sz="0" w:space="0" w:color="auto"/>
                                                                                                              </w:divBdr>
                                                                                                              <w:divsChild>
                                                                                                                <w:div w:id="18623520">
                                                                                                                  <w:marLeft w:val="0"/>
                                                                                                                  <w:marRight w:val="0"/>
                                                                                                                  <w:marTop w:val="0"/>
                                                                                                                  <w:marBottom w:val="0"/>
                                                                                                                  <w:divBdr>
                                                                                                                    <w:top w:val="none" w:sz="0" w:space="0" w:color="auto"/>
                                                                                                                    <w:left w:val="none" w:sz="0" w:space="0" w:color="auto"/>
                                                                                                                    <w:bottom w:val="none" w:sz="0" w:space="0" w:color="auto"/>
                                                                                                                    <w:right w:val="none" w:sz="0" w:space="0" w:color="auto"/>
                                                                                                                  </w:divBdr>
                                                                                                                  <w:divsChild>
                                                                                                                    <w:div w:id="79723625">
                                                                                                                      <w:marLeft w:val="0"/>
                                                                                                                      <w:marRight w:val="0"/>
                                                                                                                      <w:marTop w:val="0"/>
                                                                                                                      <w:marBottom w:val="0"/>
                                                                                                                      <w:divBdr>
                                                                                                                        <w:top w:val="none" w:sz="0" w:space="0" w:color="auto"/>
                                                                                                                        <w:left w:val="none" w:sz="0" w:space="0" w:color="auto"/>
                                                                                                                        <w:bottom w:val="none" w:sz="0" w:space="0" w:color="auto"/>
                                                                                                                        <w:right w:val="none" w:sz="0" w:space="0" w:color="auto"/>
                                                                                                                      </w:divBdr>
                                                                                                                      <w:divsChild>
                                                                                                                        <w:div w:id="2146700182">
                                                                                                                          <w:marLeft w:val="0"/>
                                                                                                                          <w:marRight w:val="0"/>
                                                                                                                          <w:marTop w:val="0"/>
                                                                                                                          <w:marBottom w:val="0"/>
                                                                                                                          <w:divBdr>
                                                                                                                            <w:top w:val="none" w:sz="0" w:space="0" w:color="auto"/>
                                                                                                                            <w:left w:val="none" w:sz="0" w:space="0" w:color="auto"/>
                                                                                                                            <w:bottom w:val="none" w:sz="0" w:space="0" w:color="auto"/>
                                                                                                                            <w:right w:val="none" w:sz="0" w:space="0" w:color="auto"/>
                                                                                                                          </w:divBdr>
                                                                                                                          <w:divsChild>
                                                                                                                            <w:div w:id="1036855589">
                                                                                                                              <w:marLeft w:val="0"/>
                                                                                                                              <w:marRight w:val="0"/>
                                                                                                                              <w:marTop w:val="0"/>
                                                                                                                              <w:marBottom w:val="0"/>
                                                                                                                              <w:divBdr>
                                                                                                                                <w:top w:val="none" w:sz="0" w:space="0" w:color="auto"/>
                                                                                                                                <w:left w:val="none" w:sz="0" w:space="0" w:color="auto"/>
                                                                                                                                <w:bottom w:val="none" w:sz="0" w:space="0" w:color="auto"/>
                                                                                                                                <w:right w:val="none" w:sz="0" w:space="0" w:color="auto"/>
                                                                                                                              </w:divBdr>
                                                                                                                              <w:divsChild>
                                                                                                                                <w:div w:id="223832843">
                                                                                                                                  <w:marLeft w:val="0"/>
                                                                                                                                  <w:marRight w:val="0"/>
                                                                                                                                  <w:marTop w:val="0"/>
                                                                                                                                  <w:marBottom w:val="0"/>
                                                                                                                                  <w:divBdr>
                                                                                                                                    <w:top w:val="none" w:sz="0" w:space="0" w:color="auto"/>
                                                                                                                                    <w:left w:val="none" w:sz="0" w:space="0" w:color="auto"/>
                                                                                                                                    <w:bottom w:val="none" w:sz="0" w:space="0" w:color="auto"/>
                                                                                                                                    <w:right w:val="none" w:sz="0" w:space="0" w:color="auto"/>
                                                                                                                                  </w:divBdr>
                                                                                                                                  <w:divsChild>
                                                                                                                                    <w:div w:id="14698354">
                                                                                                                                      <w:marLeft w:val="0"/>
                                                                                                                                      <w:marRight w:val="0"/>
                                                                                                                                      <w:marTop w:val="0"/>
                                                                                                                                      <w:marBottom w:val="0"/>
                                                                                                                                      <w:divBdr>
                                                                                                                                        <w:top w:val="none" w:sz="0" w:space="0" w:color="auto"/>
                                                                                                                                        <w:left w:val="none" w:sz="0" w:space="0" w:color="auto"/>
                                                                                                                                        <w:bottom w:val="none" w:sz="0" w:space="0" w:color="auto"/>
                                                                                                                                        <w:right w:val="none" w:sz="0" w:space="0" w:color="auto"/>
                                                                                                                                      </w:divBdr>
                                                                                                                                    </w:div>
                                                                                                                                  </w:divsChild>
                                                                                                                                </w:div>
                                                                                                                                <w:div w:id="741295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9342922">
                                                                                                                  <w:marLeft w:val="0"/>
                                                                                                                  <w:marRight w:val="0"/>
                                                                                                                  <w:marTop w:val="0"/>
                                                                                                                  <w:marBottom w:val="0"/>
                                                                                                                  <w:divBdr>
                                                                                                                    <w:top w:val="none" w:sz="0" w:space="0" w:color="auto"/>
                                                                                                                    <w:left w:val="none" w:sz="0" w:space="0" w:color="auto"/>
                                                                                                                    <w:bottom w:val="none" w:sz="0" w:space="0" w:color="auto"/>
                                                                                                                    <w:right w:val="none" w:sz="0" w:space="0" w:color="auto"/>
                                                                                                                  </w:divBdr>
                                                                                                                  <w:divsChild>
                                                                                                                    <w:div w:id="613562706">
                                                                                                                      <w:marLeft w:val="0"/>
                                                                                                                      <w:marRight w:val="0"/>
                                                                                                                      <w:marTop w:val="0"/>
                                                                                                                      <w:marBottom w:val="0"/>
                                                                                                                      <w:divBdr>
                                                                                                                        <w:top w:val="none" w:sz="0" w:space="0" w:color="auto"/>
                                                                                                                        <w:left w:val="none" w:sz="0" w:space="0" w:color="auto"/>
                                                                                                                        <w:bottom w:val="none" w:sz="0" w:space="0" w:color="auto"/>
                                                                                                                        <w:right w:val="none" w:sz="0" w:space="0" w:color="auto"/>
                                                                                                                      </w:divBdr>
                                                                                                                      <w:divsChild>
                                                                                                                        <w:div w:id="2004046254">
                                                                                                                          <w:marLeft w:val="0"/>
                                                                                                                          <w:marRight w:val="0"/>
                                                                                                                          <w:marTop w:val="0"/>
                                                                                                                          <w:marBottom w:val="0"/>
                                                                                                                          <w:divBdr>
                                                                                                                            <w:top w:val="none" w:sz="0" w:space="0" w:color="auto"/>
                                                                                                                            <w:left w:val="none" w:sz="0" w:space="0" w:color="auto"/>
                                                                                                                            <w:bottom w:val="none" w:sz="0" w:space="0" w:color="auto"/>
                                                                                                                            <w:right w:val="none" w:sz="0" w:space="0" w:color="auto"/>
                                                                                                                          </w:divBdr>
                                                                                                                          <w:divsChild>
                                                                                                                            <w:div w:id="1150513603">
                                                                                                                              <w:marLeft w:val="0"/>
                                                                                                                              <w:marRight w:val="0"/>
                                                                                                                              <w:marTop w:val="0"/>
                                                                                                                              <w:marBottom w:val="0"/>
                                                                                                                              <w:divBdr>
                                                                                                                                <w:top w:val="none" w:sz="0" w:space="0" w:color="auto"/>
                                                                                                                                <w:left w:val="none" w:sz="0" w:space="0" w:color="auto"/>
                                                                                                                                <w:bottom w:val="none" w:sz="0" w:space="0" w:color="auto"/>
                                                                                                                                <w:right w:val="none" w:sz="0" w:space="0" w:color="auto"/>
                                                                                                                              </w:divBdr>
                                                                                                                              <w:divsChild>
                                                                                                                                <w:div w:id="419790772">
                                                                                                                                  <w:marLeft w:val="0"/>
                                                                                                                                  <w:marRight w:val="0"/>
                                                                                                                                  <w:marTop w:val="0"/>
                                                                                                                                  <w:marBottom w:val="0"/>
                                                                                                                                  <w:divBdr>
                                                                                                                                    <w:top w:val="none" w:sz="0" w:space="0" w:color="auto"/>
                                                                                                                                    <w:left w:val="none" w:sz="0" w:space="0" w:color="auto"/>
                                                                                                                                    <w:bottom w:val="none" w:sz="0" w:space="0" w:color="auto"/>
                                                                                                                                    <w:right w:val="none" w:sz="0" w:space="0" w:color="auto"/>
                                                                                                                                  </w:divBdr>
                                                                                                                                  <w:divsChild>
                                                                                                                                    <w:div w:id="572348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3310065">
                                                                                                                  <w:marLeft w:val="0"/>
                                                                                                                  <w:marRight w:val="0"/>
                                                                                                                  <w:marTop w:val="0"/>
                                                                                                                  <w:marBottom w:val="0"/>
                                                                                                                  <w:divBdr>
                                                                                                                    <w:top w:val="none" w:sz="0" w:space="0" w:color="auto"/>
                                                                                                                    <w:left w:val="none" w:sz="0" w:space="0" w:color="auto"/>
                                                                                                                    <w:bottom w:val="none" w:sz="0" w:space="0" w:color="auto"/>
                                                                                                                    <w:right w:val="none" w:sz="0" w:space="0" w:color="auto"/>
                                                                                                                  </w:divBdr>
                                                                                                                  <w:divsChild>
                                                                                                                    <w:div w:id="829564021">
                                                                                                                      <w:marLeft w:val="0"/>
                                                                                                                      <w:marRight w:val="0"/>
                                                                                                                      <w:marTop w:val="0"/>
                                                                                                                      <w:marBottom w:val="0"/>
                                                                                                                      <w:divBdr>
                                                                                                                        <w:top w:val="none" w:sz="0" w:space="0" w:color="auto"/>
                                                                                                                        <w:left w:val="none" w:sz="0" w:space="0" w:color="auto"/>
                                                                                                                        <w:bottom w:val="none" w:sz="0" w:space="0" w:color="auto"/>
                                                                                                                        <w:right w:val="none" w:sz="0" w:space="0" w:color="auto"/>
                                                                                                                      </w:divBdr>
                                                                                                                      <w:divsChild>
                                                                                                                        <w:div w:id="115683499">
                                                                                                                          <w:marLeft w:val="0"/>
                                                                                                                          <w:marRight w:val="0"/>
                                                                                                                          <w:marTop w:val="0"/>
                                                                                                                          <w:marBottom w:val="0"/>
                                                                                                                          <w:divBdr>
                                                                                                                            <w:top w:val="none" w:sz="0" w:space="0" w:color="auto"/>
                                                                                                                            <w:left w:val="none" w:sz="0" w:space="0" w:color="auto"/>
                                                                                                                            <w:bottom w:val="none" w:sz="0" w:space="0" w:color="auto"/>
                                                                                                                            <w:right w:val="none" w:sz="0" w:space="0" w:color="auto"/>
                                                                                                                          </w:divBdr>
                                                                                                                          <w:divsChild>
                                                                                                                            <w:div w:id="1964070024">
                                                                                                                              <w:marLeft w:val="0"/>
                                                                                                                              <w:marRight w:val="0"/>
                                                                                                                              <w:marTop w:val="0"/>
                                                                                                                              <w:marBottom w:val="0"/>
                                                                                                                              <w:divBdr>
                                                                                                                                <w:top w:val="none" w:sz="0" w:space="0" w:color="auto"/>
                                                                                                                                <w:left w:val="none" w:sz="0" w:space="0" w:color="auto"/>
                                                                                                                                <w:bottom w:val="none" w:sz="0" w:space="0" w:color="auto"/>
                                                                                                                                <w:right w:val="none" w:sz="0" w:space="0" w:color="auto"/>
                                                                                                                              </w:divBdr>
                                                                                                                              <w:divsChild>
                                                                                                                                <w:div w:id="249000551">
                                                                                                                                  <w:marLeft w:val="0"/>
                                                                                                                                  <w:marRight w:val="0"/>
                                                                                                                                  <w:marTop w:val="0"/>
                                                                                                                                  <w:marBottom w:val="0"/>
                                                                                                                                  <w:divBdr>
                                                                                                                                    <w:top w:val="none" w:sz="0" w:space="0" w:color="auto"/>
                                                                                                                                    <w:left w:val="none" w:sz="0" w:space="0" w:color="auto"/>
                                                                                                                                    <w:bottom w:val="none" w:sz="0" w:space="0" w:color="auto"/>
                                                                                                                                    <w:right w:val="none" w:sz="0" w:space="0" w:color="auto"/>
                                                                                                                                  </w:divBdr>
                                                                                                                                  <w:divsChild>
                                                                                                                                    <w:div w:id="1240676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36287101">
                                                                                  <w:marLeft w:val="0"/>
                                                                                  <w:marRight w:val="0"/>
                                                                                  <w:marTop w:val="0"/>
                                                                                  <w:marBottom w:val="0"/>
                                                                                  <w:divBdr>
                                                                                    <w:top w:val="none" w:sz="0" w:space="0" w:color="auto"/>
                                                                                    <w:left w:val="none" w:sz="0" w:space="0" w:color="auto"/>
                                                                                    <w:bottom w:val="none" w:sz="0" w:space="0" w:color="auto"/>
                                                                                    <w:right w:val="none" w:sz="0" w:space="0" w:color="auto"/>
                                                                                  </w:divBdr>
                                                                                  <w:divsChild>
                                                                                    <w:div w:id="1152675617">
                                                                                      <w:marLeft w:val="0"/>
                                                                                      <w:marRight w:val="0"/>
                                                                                      <w:marTop w:val="0"/>
                                                                                      <w:marBottom w:val="0"/>
                                                                                      <w:divBdr>
                                                                                        <w:top w:val="none" w:sz="0" w:space="0" w:color="auto"/>
                                                                                        <w:left w:val="none" w:sz="0" w:space="0" w:color="auto"/>
                                                                                        <w:bottom w:val="none" w:sz="0" w:space="0" w:color="auto"/>
                                                                                        <w:right w:val="none" w:sz="0" w:space="0" w:color="auto"/>
                                                                                      </w:divBdr>
                                                                                      <w:divsChild>
                                                                                        <w:div w:id="1240284479">
                                                                                          <w:marLeft w:val="120"/>
                                                                                          <w:marRight w:val="120"/>
                                                                                          <w:marTop w:val="0"/>
                                                                                          <w:marBottom w:val="0"/>
                                                                                          <w:divBdr>
                                                                                            <w:top w:val="none" w:sz="0" w:space="0" w:color="auto"/>
                                                                                            <w:left w:val="none" w:sz="0" w:space="0" w:color="auto"/>
                                                                                            <w:bottom w:val="none" w:sz="0" w:space="0" w:color="auto"/>
                                                                                            <w:right w:val="none" w:sz="0" w:space="0" w:color="auto"/>
                                                                                          </w:divBdr>
                                                                                          <w:divsChild>
                                                                                            <w:div w:id="609557261">
                                                                                              <w:marLeft w:val="0"/>
                                                                                              <w:marRight w:val="0"/>
                                                                                              <w:marTop w:val="0"/>
                                                                                              <w:marBottom w:val="0"/>
                                                                                              <w:divBdr>
                                                                                                <w:top w:val="none" w:sz="0" w:space="0" w:color="auto"/>
                                                                                                <w:left w:val="none" w:sz="0" w:space="0" w:color="auto"/>
                                                                                                <w:bottom w:val="none" w:sz="0" w:space="0" w:color="auto"/>
                                                                                                <w:right w:val="none" w:sz="0" w:space="0" w:color="auto"/>
                                                                                              </w:divBdr>
                                                                                              <w:divsChild>
                                                                                                <w:div w:id="574121814">
                                                                                                  <w:marLeft w:val="0"/>
                                                                                                  <w:marRight w:val="0"/>
                                                                                                  <w:marTop w:val="0"/>
                                                                                                  <w:marBottom w:val="0"/>
                                                                                                  <w:divBdr>
                                                                                                    <w:top w:val="none" w:sz="0" w:space="0" w:color="auto"/>
                                                                                                    <w:left w:val="none" w:sz="0" w:space="0" w:color="auto"/>
                                                                                                    <w:bottom w:val="none" w:sz="0" w:space="0" w:color="auto"/>
                                                                                                    <w:right w:val="none" w:sz="0" w:space="0" w:color="auto"/>
                                                                                                  </w:divBdr>
                                                                                                  <w:divsChild>
                                                                                                    <w:div w:id="53089536">
                                                                                                      <w:marLeft w:val="0"/>
                                                                                                      <w:marRight w:val="0"/>
                                                                                                      <w:marTop w:val="0"/>
                                                                                                      <w:marBottom w:val="0"/>
                                                                                                      <w:divBdr>
                                                                                                        <w:top w:val="none" w:sz="0" w:space="0" w:color="auto"/>
                                                                                                        <w:left w:val="none" w:sz="0" w:space="0" w:color="auto"/>
                                                                                                        <w:bottom w:val="none" w:sz="0" w:space="0" w:color="auto"/>
                                                                                                        <w:right w:val="none" w:sz="0" w:space="0" w:color="auto"/>
                                                                                                      </w:divBdr>
                                                                                                      <w:divsChild>
                                                                                                        <w:div w:id="133622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449476">
                                                                                                  <w:marLeft w:val="0"/>
                                                                                                  <w:marRight w:val="0"/>
                                                                                                  <w:marTop w:val="0"/>
                                                                                                  <w:marBottom w:val="0"/>
                                                                                                  <w:divBdr>
                                                                                                    <w:top w:val="none" w:sz="0" w:space="0" w:color="auto"/>
                                                                                                    <w:left w:val="none" w:sz="0" w:space="0" w:color="auto"/>
                                                                                                    <w:bottom w:val="none" w:sz="0" w:space="0" w:color="auto"/>
                                                                                                    <w:right w:val="none" w:sz="0" w:space="0" w:color="auto"/>
                                                                                                  </w:divBdr>
                                                                                                  <w:divsChild>
                                                                                                    <w:div w:id="1715889562">
                                                                                                      <w:marLeft w:val="0"/>
                                                                                                      <w:marRight w:val="0"/>
                                                                                                      <w:marTop w:val="0"/>
                                                                                                      <w:marBottom w:val="0"/>
                                                                                                      <w:divBdr>
                                                                                                        <w:top w:val="none" w:sz="0" w:space="0" w:color="auto"/>
                                                                                                        <w:left w:val="none" w:sz="0" w:space="0" w:color="auto"/>
                                                                                                        <w:bottom w:val="none" w:sz="0" w:space="0" w:color="auto"/>
                                                                                                        <w:right w:val="none" w:sz="0" w:space="0" w:color="auto"/>
                                                                                                      </w:divBdr>
                                                                                                      <w:divsChild>
                                                                                                        <w:div w:id="876967513">
                                                                                                          <w:marLeft w:val="0"/>
                                                                                                          <w:marRight w:val="0"/>
                                                                                                          <w:marTop w:val="0"/>
                                                                                                          <w:marBottom w:val="0"/>
                                                                                                          <w:divBdr>
                                                                                                            <w:top w:val="none" w:sz="0" w:space="0" w:color="auto"/>
                                                                                                            <w:left w:val="none" w:sz="0" w:space="0" w:color="auto"/>
                                                                                                            <w:bottom w:val="none" w:sz="0" w:space="0" w:color="auto"/>
                                                                                                            <w:right w:val="none" w:sz="0" w:space="0" w:color="auto"/>
                                                                                                          </w:divBdr>
                                                                                                          <w:divsChild>
                                                                                                            <w:div w:id="467627921">
                                                                                                              <w:marLeft w:val="0"/>
                                                                                                              <w:marRight w:val="0"/>
                                                                                                              <w:marTop w:val="0"/>
                                                                                                              <w:marBottom w:val="0"/>
                                                                                                              <w:divBdr>
                                                                                                                <w:top w:val="none" w:sz="0" w:space="0" w:color="auto"/>
                                                                                                                <w:left w:val="none" w:sz="0" w:space="0" w:color="auto"/>
                                                                                                                <w:bottom w:val="none" w:sz="0" w:space="0" w:color="auto"/>
                                                                                                                <w:right w:val="none" w:sz="0" w:space="0" w:color="auto"/>
                                                                                                              </w:divBdr>
                                                                                                            </w:div>
                                                                                                            <w:div w:id="1262107192">
                                                                                                              <w:marLeft w:val="0"/>
                                                                                                              <w:marRight w:val="0"/>
                                                                                                              <w:marTop w:val="0"/>
                                                                                                              <w:marBottom w:val="0"/>
                                                                                                              <w:divBdr>
                                                                                                                <w:top w:val="none" w:sz="0" w:space="0" w:color="auto"/>
                                                                                                                <w:left w:val="none" w:sz="0" w:space="0" w:color="auto"/>
                                                                                                                <w:bottom w:val="none" w:sz="0" w:space="0" w:color="auto"/>
                                                                                                                <w:right w:val="none" w:sz="0" w:space="0" w:color="auto"/>
                                                                                                              </w:divBdr>
                                                                                                              <w:divsChild>
                                                                                                                <w:div w:id="1631740553">
                                                                                                                  <w:marLeft w:val="0"/>
                                                                                                                  <w:marRight w:val="0"/>
                                                                                                                  <w:marTop w:val="0"/>
                                                                                                                  <w:marBottom w:val="0"/>
                                                                                                                  <w:divBdr>
                                                                                                                    <w:top w:val="none" w:sz="0" w:space="0" w:color="auto"/>
                                                                                                                    <w:left w:val="none" w:sz="0" w:space="0" w:color="auto"/>
                                                                                                                    <w:bottom w:val="none" w:sz="0" w:space="0" w:color="auto"/>
                                                                                                                    <w:right w:val="none" w:sz="0" w:space="0" w:color="auto"/>
                                                                                                                  </w:divBdr>
                                                                                                                  <w:divsChild>
                                                                                                                    <w:div w:id="1901205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086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68414428">
                                  <w:marLeft w:val="0"/>
                                  <w:marRight w:val="0"/>
                                  <w:marTop w:val="0"/>
                                  <w:marBottom w:val="0"/>
                                  <w:divBdr>
                                    <w:top w:val="none" w:sz="0" w:space="0" w:color="auto"/>
                                    <w:left w:val="none" w:sz="0" w:space="0" w:color="auto"/>
                                    <w:bottom w:val="none" w:sz="0" w:space="0" w:color="auto"/>
                                    <w:right w:val="none" w:sz="0" w:space="0" w:color="auto"/>
                                  </w:divBdr>
                                  <w:divsChild>
                                    <w:div w:id="884028516">
                                      <w:marLeft w:val="0"/>
                                      <w:marRight w:val="0"/>
                                      <w:marTop w:val="0"/>
                                      <w:marBottom w:val="0"/>
                                      <w:divBdr>
                                        <w:top w:val="none" w:sz="0" w:space="0" w:color="auto"/>
                                        <w:left w:val="none" w:sz="0" w:space="0" w:color="auto"/>
                                        <w:bottom w:val="none" w:sz="0" w:space="0" w:color="auto"/>
                                        <w:right w:val="none" w:sz="0" w:space="0" w:color="auto"/>
                                      </w:divBdr>
                                      <w:divsChild>
                                        <w:div w:id="1459571712">
                                          <w:marLeft w:val="0"/>
                                          <w:marRight w:val="0"/>
                                          <w:marTop w:val="0"/>
                                          <w:marBottom w:val="0"/>
                                          <w:divBdr>
                                            <w:top w:val="none" w:sz="0" w:space="0" w:color="auto"/>
                                            <w:left w:val="none" w:sz="0" w:space="0" w:color="auto"/>
                                            <w:bottom w:val="none" w:sz="0" w:space="0" w:color="auto"/>
                                            <w:right w:val="none" w:sz="0" w:space="0" w:color="auto"/>
                                          </w:divBdr>
                                          <w:divsChild>
                                            <w:div w:id="1828790236">
                                              <w:marLeft w:val="0"/>
                                              <w:marRight w:val="0"/>
                                              <w:marTop w:val="0"/>
                                              <w:marBottom w:val="0"/>
                                              <w:divBdr>
                                                <w:top w:val="none" w:sz="0" w:space="0" w:color="auto"/>
                                                <w:left w:val="none" w:sz="0" w:space="0" w:color="auto"/>
                                                <w:bottom w:val="none" w:sz="0" w:space="0" w:color="auto"/>
                                                <w:right w:val="none" w:sz="0" w:space="0" w:color="auto"/>
                                              </w:divBdr>
                                              <w:divsChild>
                                                <w:div w:id="1352294116">
                                                  <w:marLeft w:val="0"/>
                                                  <w:marRight w:val="0"/>
                                                  <w:marTop w:val="0"/>
                                                  <w:marBottom w:val="0"/>
                                                  <w:divBdr>
                                                    <w:top w:val="none" w:sz="0" w:space="0" w:color="auto"/>
                                                    <w:left w:val="none" w:sz="0" w:space="0" w:color="auto"/>
                                                    <w:bottom w:val="none" w:sz="0" w:space="0" w:color="auto"/>
                                                    <w:right w:val="none" w:sz="0" w:space="0" w:color="auto"/>
                                                  </w:divBdr>
                                                  <w:divsChild>
                                                    <w:div w:id="465700600">
                                                      <w:marLeft w:val="0"/>
                                                      <w:marRight w:val="0"/>
                                                      <w:marTop w:val="0"/>
                                                      <w:marBottom w:val="0"/>
                                                      <w:divBdr>
                                                        <w:top w:val="none" w:sz="0" w:space="0" w:color="auto"/>
                                                        <w:left w:val="none" w:sz="0" w:space="0" w:color="auto"/>
                                                        <w:bottom w:val="none" w:sz="0" w:space="0" w:color="auto"/>
                                                        <w:right w:val="none" w:sz="0" w:space="0" w:color="auto"/>
                                                      </w:divBdr>
                                                      <w:divsChild>
                                                        <w:div w:id="1289244635">
                                                          <w:marLeft w:val="0"/>
                                                          <w:marRight w:val="0"/>
                                                          <w:marTop w:val="0"/>
                                                          <w:marBottom w:val="0"/>
                                                          <w:divBdr>
                                                            <w:top w:val="none" w:sz="0" w:space="0" w:color="auto"/>
                                                            <w:left w:val="none" w:sz="0" w:space="0" w:color="auto"/>
                                                            <w:bottom w:val="none" w:sz="0" w:space="0" w:color="auto"/>
                                                            <w:right w:val="none" w:sz="0" w:space="0" w:color="auto"/>
                                                          </w:divBdr>
                                                          <w:divsChild>
                                                            <w:div w:id="1345286300">
                                                              <w:marLeft w:val="0"/>
                                                              <w:marRight w:val="0"/>
                                                              <w:marTop w:val="0"/>
                                                              <w:marBottom w:val="0"/>
                                                              <w:divBdr>
                                                                <w:top w:val="none" w:sz="0" w:space="0" w:color="auto"/>
                                                                <w:left w:val="none" w:sz="0" w:space="0" w:color="auto"/>
                                                                <w:bottom w:val="none" w:sz="0" w:space="0" w:color="auto"/>
                                                                <w:right w:val="none" w:sz="0" w:space="0" w:color="auto"/>
                                                              </w:divBdr>
                                                              <w:divsChild>
                                                                <w:div w:id="1643921985">
                                                                  <w:marLeft w:val="0"/>
                                                                  <w:marRight w:val="0"/>
                                                                  <w:marTop w:val="0"/>
                                                                  <w:marBottom w:val="0"/>
                                                                  <w:divBdr>
                                                                    <w:top w:val="none" w:sz="0" w:space="0" w:color="auto"/>
                                                                    <w:left w:val="none" w:sz="0" w:space="0" w:color="auto"/>
                                                                    <w:bottom w:val="none" w:sz="0" w:space="0" w:color="auto"/>
                                                                    <w:right w:val="none" w:sz="0" w:space="0" w:color="auto"/>
                                                                  </w:divBdr>
                                                                  <w:divsChild>
                                                                    <w:div w:id="520433997">
                                                                      <w:marLeft w:val="0"/>
                                                                      <w:marRight w:val="0"/>
                                                                      <w:marTop w:val="0"/>
                                                                      <w:marBottom w:val="0"/>
                                                                      <w:divBdr>
                                                                        <w:top w:val="none" w:sz="0" w:space="0" w:color="auto"/>
                                                                        <w:left w:val="none" w:sz="0" w:space="0" w:color="auto"/>
                                                                        <w:bottom w:val="none" w:sz="0" w:space="0" w:color="auto"/>
                                                                        <w:right w:val="none" w:sz="0" w:space="0" w:color="auto"/>
                                                                      </w:divBdr>
                                                                      <w:divsChild>
                                                                        <w:div w:id="162555825">
                                                                          <w:marLeft w:val="0"/>
                                                                          <w:marRight w:val="0"/>
                                                                          <w:marTop w:val="0"/>
                                                                          <w:marBottom w:val="0"/>
                                                                          <w:divBdr>
                                                                            <w:top w:val="none" w:sz="0" w:space="0" w:color="auto"/>
                                                                            <w:left w:val="none" w:sz="0" w:space="0" w:color="auto"/>
                                                                            <w:bottom w:val="none" w:sz="0" w:space="0" w:color="auto"/>
                                                                            <w:right w:val="none" w:sz="0" w:space="0" w:color="auto"/>
                                                                          </w:divBdr>
                                                                          <w:divsChild>
                                                                            <w:div w:id="980621881">
                                                                              <w:marLeft w:val="0"/>
                                                                              <w:marRight w:val="0"/>
                                                                              <w:marTop w:val="0"/>
                                                                              <w:marBottom w:val="0"/>
                                                                              <w:divBdr>
                                                                                <w:top w:val="none" w:sz="0" w:space="0" w:color="auto"/>
                                                                                <w:left w:val="none" w:sz="0" w:space="0" w:color="auto"/>
                                                                                <w:bottom w:val="none" w:sz="0" w:space="0" w:color="auto"/>
                                                                                <w:right w:val="none" w:sz="0" w:space="0" w:color="auto"/>
                                                                              </w:divBdr>
                                                                              <w:divsChild>
                                                                                <w:div w:id="208344387">
                                                                                  <w:marLeft w:val="0"/>
                                                                                  <w:marRight w:val="0"/>
                                                                                  <w:marTop w:val="0"/>
                                                                                  <w:marBottom w:val="0"/>
                                                                                  <w:divBdr>
                                                                                    <w:top w:val="none" w:sz="0" w:space="0" w:color="auto"/>
                                                                                    <w:left w:val="none" w:sz="0" w:space="0" w:color="auto"/>
                                                                                    <w:bottom w:val="none" w:sz="0" w:space="0" w:color="auto"/>
                                                                                    <w:right w:val="none" w:sz="0" w:space="0" w:color="auto"/>
                                                                                  </w:divBdr>
                                                                                  <w:divsChild>
                                                                                    <w:div w:id="603028789">
                                                                                      <w:marLeft w:val="0"/>
                                                                                      <w:marRight w:val="0"/>
                                                                                      <w:marTop w:val="0"/>
                                                                                      <w:marBottom w:val="0"/>
                                                                                      <w:divBdr>
                                                                                        <w:top w:val="none" w:sz="0" w:space="0" w:color="auto"/>
                                                                                        <w:left w:val="none" w:sz="0" w:space="0" w:color="auto"/>
                                                                                        <w:bottom w:val="none" w:sz="0" w:space="0" w:color="auto"/>
                                                                                        <w:right w:val="none" w:sz="0" w:space="0" w:color="auto"/>
                                                                                      </w:divBdr>
                                                                                      <w:divsChild>
                                                                                        <w:div w:id="685139456">
                                                                                          <w:marLeft w:val="0"/>
                                                                                          <w:marRight w:val="0"/>
                                                                                          <w:marTop w:val="0"/>
                                                                                          <w:marBottom w:val="0"/>
                                                                                          <w:divBdr>
                                                                                            <w:top w:val="none" w:sz="0" w:space="0" w:color="auto"/>
                                                                                            <w:left w:val="none" w:sz="0" w:space="0" w:color="auto"/>
                                                                                            <w:bottom w:val="none" w:sz="0" w:space="0" w:color="auto"/>
                                                                                            <w:right w:val="none" w:sz="0" w:space="0" w:color="auto"/>
                                                                                          </w:divBdr>
                                                                                          <w:divsChild>
                                                                                            <w:div w:id="752050864">
                                                                                              <w:marLeft w:val="0"/>
                                                                                              <w:marRight w:val="0"/>
                                                                                              <w:marTop w:val="0"/>
                                                                                              <w:marBottom w:val="0"/>
                                                                                              <w:divBdr>
                                                                                                <w:top w:val="none" w:sz="0" w:space="0" w:color="auto"/>
                                                                                                <w:left w:val="none" w:sz="0" w:space="0" w:color="auto"/>
                                                                                                <w:bottom w:val="none" w:sz="0" w:space="0" w:color="auto"/>
                                                                                                <w:right w:val="none" w:sz="0" w:space="0" w:color="auto"/>
                                                                                              </w:divBdr>
                                                                                              <w:divsChild>
                                                                                                <w:div w:id="1992052913">
                                                                                                  <w:marLeft w:val="0"/>
                                                                                                  <w:marRight w:val="0"/>
                                                                                                  <w:marTop w:val="0"/>
                                                                                                  <w:marBottom w:val="0"/>
                                                                                                  <w:divBdr>
                                                                                                    <w:top w:val="none" w:sz="0" w:space="0" w:color="auto"/>
                                                                                                    <w:left w:val="none" w:sz="0" w:space="0" w:color="auto"/>
                                                                                                    <w:bottom w:val="none" w:sz="0" w:space="0" w:color="auto"/>
                                                                                                    <w:right w:val="none" w:sz="0" w:space="0" w:color="auto"/>
                                                                                                  </w:divBdr>
                                                                                                  <w:divsChild>
                                                                                                    <w:div w:id="2086563490">
                                                                                                      <w:marLeft w:val="0"/>
                                                                                                      <w:marRight w:val="0"/>
                                                                                                      <w:marTop w:val="0"/>
                                                                                                      <w:marBottom w:val="0"/>
                                                                                                      <w:divBdr>
                                                                                                        <w:top w:val="none" w:sz="0" w:space="0" w:color="auto"/>
                                                                                                        <w:left w:val="none" w:sz="0" w:space="0" w:color="auto"/>
                                                                                                        <w:bottom w:val="none" w:sz="0" w:space="0" w:color="auto"/>
                                                                                                        <w:right w:val="none" w:sz="0" w:space="0" w:color="auto"/>
                                                                                                      </w:divBdr>
                                                                                                      <w:divsChild>
                                                                                                        <w:div w:id="1241404885">
                                                                                                          <w:marLeft w:val="0"/>
                                                                                                          <w:marRight w:val="0"/>
                                                                                                          <w:marTop w:val="0"/>
                                                                                                          <w:marBottom w:val="0"/>
                                                                                                          <w:divBdr>
                                                                                                            <w:top w:val="none" w:sz="0" w:space="0" w:color="auto"/>
                                                                                                            <w:left w:val="none" w:sz="0" w:space="0" w:color="auto"/>
                                                                                                            <w:bottom w:val="none" w:sz="0" w:space="0" w:color="auto"/>
                                                                                                            <w:right w:val="none" w:sz="0" w:space="0" w:color="auto"/>
                                                                                                          </w:divBdr>
                                                                                                          <w:divsChild>
                                                                                                            <w:div w:id="1733313339">
                                                                                                              <w:marLeft w:val="0"/>
                                                                                                              <w:marRight w:val="0"/>
                                                                                                              <w:marTop w:val="0"/>
                                                                                                              <w:marBottom w:val="0"/>
                                                                                                              <w:divBdr>
                                                                                                                <w:top w:val="none" w:sz="0" w:space="0" w:color="auto"/>
                                                                                                                <w:left w:val="none" w:sz="0" w:space="0" w:color="auto"/>
                                                                                                                <w:bottom w:val="none" w:sz="0" w:space="0" w:color="auto"/>
                                                                                                                <w:right w:val="none" w:sz="0" w:space="0" w:color="auto"/>
                                                                                                              </w:divBdr>
                                                                                                              <w:divsChild>
                                                                                                                <w:div w:id="593905975">
                                                                                                                  <w:marLeft w:val="0"/>
                                                                                                                  <w:marRight w:val="0"/>
                                                                                                                  <w:marTop w:val="0"/>
                                                                                                                  <w:marBottom w:val="0"/>
                                                                                                                  <w:divBdr>
                                                                                                                    <w:top w:val="none" w:sz="0" w:space="0" w:color="auto"/>
                                                                                                                    <w:left w:val="none" w:sz="0" w:space="0" w:color="auto"/>
                                                                                                                    <w:bottom w:val="none" w:sz="0" w:space="0" w:color="auto"/>
                                                                                                                    <w:right w:val="none" w:sz="0" w:space="0" w:color="auto"/>
                                                                                                                  </w:divBdr>
                                                                                                                  <w:divsChild>
                                                                                                                    <w:div w:id="1934512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22415148">
                                                                                      <w:marLeft w:val="0"/>
                                                                                      <w:marRight w:val="0"/>
                                                                                      <w:marTop w:val="0"/>
                                                                                      <w:marBottom w:val="0"/>
                                                                                      <w:divBdr>
                                                                                        <w:top w:val="none" w:sz="0" w:space="0" w:color="auto"/>
                                                                                        <w:left w:val="none" w:sz="0" w:space="0" w:color="auto"/>
                                                                                        <w:bottom w:val="none" w:sz="0" w:space="0" w:color="auto"/>
                                                                                        <w:right w:val="none" w:sz="0" w:space="0" w:color="auto"/>
                                                                                      </w:divBdr>
                                                                                      <w:divsChild>
                                                                                        <w:div w:id="2139377482">
                                                                                          <w:marLeft w:val="0"/>
                                                                                          <w:marRight w:val="0"/>
                                                                                          <w:marTop w:val="0"/>
                                                                                          <w:marBottom w:val="0"/>
                                                                                          <w:divBdr>
                                                                                            <w:top w:val="none" w:sz="0" w:space="0" w:color="auto"/>
                                                                                            <w:left w:val="none" w:sz="0" w:space="0" w:color="auto"/>
                                                                                            <w:bottom w:val="none" w:sz="0" w:space="0" w:color="auto"/>
                                                                                            <w:right w:val="none" w:sz="0" w:space="0" w:color="auto"/>
                                                                                          </w:divBdr>
                                                                                          <w:divsChild>
                                                                                            <w:div w:id="2038464044">
                                                                                              <w:marLeft w:val="0"/>
                                                                                              <w:marRight w:val="0"/>
                                                                                              <w:marTop w:val="0"/>
                                                                                              <w:marBottom w:val="0"/>
                                                                                              <w:divBdr>
                                                                                                <w:top w:val="none" w:sz="0" w:space="0" w:color="auto"/>
                                                                                                <w:left w:val="none" w:sz="0" w:space="0" w:color="auto"/>
                                                                                                <w:bottom w:val="none" w:sz="0" w:space="0" w:color="auto"/>
                                                                                                <w:right w:val="none" w:sz="0" w:space="0" w:color="auto"/>
                                                                                              </w:divBdr>
                                                                                              <w:divsChild>
                                                                                                <w:div w:id="704718857">
                                                                                                  <w:marLeft w:val="0"/>
                                                                                                  <w:marRight w:val="0"/>
                                                                                                  <w:marTop w:val="0"/>
                                                                                                  <w:marBottom w:val="0"/>
                                                                                                  <w:divBdr>
                                                                                                    <w:top w:val="none" w:sz="0" w:space="0" w:color="auto"/>
                                                                                                    <w:left w:val="none" w:sz="0" w:space="0" w:color="auto"/>
                                                                                                    <w:bottom w:val="none" w:sz="0" w:space="0" w:color="auto"/>
                                                                                                    <w:right w:val="none" w:sz="0" w:space="0" w:color="auto"/>
                                                                                                  </w:divBdr>
                                                                                                  <w:divsChild>
                                                                                                    <w:div w:id="1427574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18794021">
                                  <w:marLeft w:val="0"/>
                                  <w:marRight w:val="0"/>
                                  <w:marTop w:val="0"/>
                                  <w:marBottom w:val="0"/>
                                  <w:divBdr>
                                    <w:top w:val="none" w:sz="0" w:space="0" w:color="auto"/>
                                    <w:left w:val="none" w:sz="0" w:space="0" w:color="auto"/>
                                    <w:bottom w:val="none" w:sz="0" w:space="0" w:color="auto"/>
                                    <w:right w:val="none" w:sz="0" w:space="0" w:color="auto"/>
                                  </w:divBdr>
                                  <w:divsChild>
                                    <w:div w:id="485824600">
                                      <w:marLeft w:val="0"/>
                                      <w:marRight w:val="0"/>
                                      <w:marTop w:val="0"/>
                                      <w:marBottom w:val="0"/>
                                      <w:divBdr>
                                        <w:top w:val="none" w:sz="0" w:space="0" w:color="auto"/>
                                        <w:left w:val="none" w:sz="0" w:space="0" w:color="auto"/>
                                        <w:bottom w:val="none" w:sz="0" w:space="0" w:color="auto"/>
                                        <w:right w:val="none" w:sz="0" w:space="0" w:color="auto"/>
                                      </w:divBdr>
                                      <w:divsChild>
                                        <w:div w:id="1074543771">
                                          <w:marLeft w:val="0"/>
                                          <w:marRight w:val="0"/>
                                          <w:marTop w:val="0"/>
                                          <w:marBottom w:val="0"/>
                                          <w:divBdr>
                                            <w:top w:val="none" w:sz="0" w:space="0" w:color="auto"/>
                                            <w:left w:val="none" w:sz="0" w:space="0" w:color="auto"/>
                                            <w:bottom w:val="none" w:sz="0" w:space="0" w:color="auto"/>
                                            <w:right w:val="none" w:sz="0" w:space="0" w:color="auto"/>
                                          </w:divBdr>
                                          <w:divsChild>
                                            <w:div w:id="617881767">
                                              <w:marLeft w:val="0"/>
                                              <w:marRight w:val="0"/>
                                              <w:marTop w:val="0"/>
                                              <w:marBottom w:val="0"/>
                                              <w:divBdr>
                                                <w:top w:val="single" w:sz="6" w:space="0" w:color="E1E1E1"/>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68845779">
          <w:marLeft w:val="0"/>
          <w:marRight w:val="0"/>
          <w:marTop w:val="0"/>
          <w:marBottom w:val="0"/>
          <w:divBdr>
            <w:top w:val="none" w:sz="0" w:space="0" w:color="auto"/>
            <w:left w:val="none" w:sz="0" w:space="0" w:color="auto"/>
            <w:bottom w:val="none" w:sz="0" w:space="0" w:color="auto"/>
            <w:right w:val="none" w:sz="0" w:space="0" w:color="auto"/>
          </w:divBdr>
          <w:divsChild>
            <w:div w:id="984118394">
              <w:marLeft w:val="0"/>
              <w:marRight w:val="0"/>
              <w:marTop w:val="0"/>
              <w:marBottom w:val="0"/>
              <w:divBdr>
                <w:top w:val="none" w:sz="0" w:space="0" w:color="auto"/>
                <w:left w:val="none" w:sz="0" w:space="0" w:color="auto"/>
                <w:bottom w:val="none" w:sz="0" w:space="0" w:color="auto"/>
                <w:right w:val="none" w:sz="0" w:space="0" w:color="auto"/>
              </w:divBdr>
              <w:divsChild>
                <w:div w:id="1952122558">
                  <w:marLeft w:val="0"/>
                  <w:marRight w:val="0"/>
                  <w:marTop w:val="0"/>
                  <w:marBottom w:val="0"/>
                  <w:divBdr>
                    <w:top w:val="none" w:sz="0" w:space="0" w:color="auto"/>
                    <w:left w:val="none" w:sz="0" w:space="0" w:color="auto"/>
                    <w:bottom w:val="none" w:sz="0" w:space="0" w:color="auto"/>
                    <w:right w:val="none" w:sz="0" w:space="0" w:color="auto"/>
                  </w:divBdr>
                  <w:divsChild>
                    <w:div w:id="1680737627">
                      <w:marLeft w:val="0"/>
                      <w:marRight w:val="0"/>
                      <w:marTop w:val="0"/>
                      <w:marBottom w:val="0"/>
                      <w:divBdr>
                        <w:top w:val="none" w:sz="0" w:space="0" w:color="auto"/>
                        <w:left w:val="none" w:sz="0" w:space="0" w:color="auto"/>
                        <w:bottom w:val="none" w:sz="0" w:space="0" w:color="auto"/>
                        <w:right w:val="none" w:sz="0" w:space="0" w:color="auto"/>
                      </w:divBdr>
                      <w:divsChild>
                        <w:div w:id="1527911791">
                          <w:marLeft w:val="0"/>
                          <w:marRight w:val="0"/>
                          <w:marTop w:val="0"/>
                          <w:marBottom w:val="0"/>
                          <w:divBdr>
                            <w:top w:val="none" w:sz="0" w:space="0" w:color="auto"/>
                            <w:left w:val="none" w:sz="0" w:space="0" w:color="auto"/>
                            <w:bottom w:val="none" w:sz="0" w:space="0" w:color="auto"/>
                            <w:right w:val="none" w:sz="0" w:space="0" w:color="auto"/>
                          </w:divBdr>
                          <w:divsChild>
                            <w:div w:id="1911883699">
                              <w:marLeft w:val="0"/>
                              <w:marRight w:val="0"/>
                              <w:marTop w:val="0"/>
                              <w:marBottom w:val="0"/>
                              <w:divBdr>
                                <w:top w:val="none" w:sz="0" w:space="0" w:color="auto"/>
                                <w:left w:val="none" w:sz="0" w:space="0" w:color="auto"/>
                                <w:bottom w:val="none" w:sz="0" w:space="0" w:color="auto"/>
                                <w:right w:val="none" w:sz="0" w:space="0" w:color="auto"/>
                              </w:divBdr>
                              <w:divsChild>
                                <w:div w:id="1127895289">
                                  <w:marLeft w:val="0"/>
                                  <w:marRight w:val="0"/>
                                  <w:marTop w:val="0"/>
                                  <w:marBottom w:val="0"/>
                                  <w:divBdr>
                                    <w:top w:val="none" w:sz="0" w:space="0" w:color="auto"/>
                                    <w:left w:val="none" w:sz="0" w:space="0" w:color="auto"/>
                                    <w:bottom w:val="none" w:sz="0" w:space="0" w:color="auto"/>
                                    <w:right w:val="none" w:sz="0" w:space="0" w:color="auto"/>
                                  </w:divBdr>
                                  <w:divsChild>
                                    <w:div w:id="1203008962">
                                      <w:marLeft w:val="0"/>
                                      <w:marRight w:val="0"/>
                                      <w:marTop w:val="0"/>
                                      <w:marBottom w:val="0"/>
                                      <w:divBdr>
                                        <w:top w:val="none" w:sz="0" w:space="0" w:color="auto"/>
                                        <w:left w:val="none" w:sz="0" w:space="0" w:color="auto"/>
                                        <w:bottom w:val="none" w:sz="0" w:space="0" w:color="auto"/>
                                        <w:right w:val="none" w:sz="0" w:space="0" w:color="auto"/>
                                      </w:divBdr>
                                      <w:divsChild>
                                        <w:div w:id="1823154974">
                                          <w:marLeft w:val="0"/>
                                          <w:marRight w:val="0"/>
                                          <w:marTop w:val="0"/>
                                          <w:marBottom w:val="0"/>
                                          <w:divBdr>
                                            <w:top w:val="none" w:sz="0" w:space="0" w:color="auto"/>
                                            <w:left w:val="none" w:sz="0" w:space="0" w:color="auto"/>
                                            <w:bottom w:val="none" w:sz="0" w:space="0" w:color="auto"/>
                                            <w:right w:val="none" w:sz="0" w:space="0" w:color="auto"/>
                                          </w:divBdr>
                                          <w:divsChild>
                                            <w:div w:id="92483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07935795">
              <w:marLeft w:val="0"/>
              <w:marRight w:val="0"/>
              <w:marTop w:val="0"/>
              <w:marBottom w:val="0"/>
              <w:divBdr>
                <w:top w:val="none" w:sz="0" w:space="0" w:color="auto"/>
                <w:left w:val="none" w:sz="0" w:space="0" w:color="auto"/>
                <w:bottom w:val="none" w:sz="0" w:space="0" w:color="auto"/>
                <w:right w:val="none" w:sz="0" w:space="0" w:color="auto"/>
              </w:divBdr>
              <w:divsChild>
                <w:div w:id="479542215">
                  <w:marLeft w:val="0"/>
                  <w:marRight w:val="0"/>
                  <w:marTop w:val="0"/>
                  <w:marBottom w:val="0"/>
                  <w:divBdr>
                    <w:top w:val="none" w:sz="0" w:space="0" w:color="auto"/>
                    <w:left w:val="none" w:sz="0" w:space="0" w:color="auto"/>
                    <w:bottom w:val="none" w:sz="0" w:space="0" w:color="auto"/>
                    <w:right w:val="none" w:sz="0" w:space="0" w:color="auto"/>
                  </w:divBdr>
                  <w:divsChild>
                    <w:div w:id="1070690262">
                      <w:marLeft w:val="0"/>
                      <w:marRight w:val="0"/>
                      <w:marTop w:val="0"/>
                      <w:marBottom w:val="0"/>
                      <w:divBdr>
                        <w:top w:val="none" w:sz="0" w:space="0" w:color="auto"/>
                        <w:left w:val="none" w:sz="0" w:space="0" w:color="auto"/>
                        <w:bottom w:val="none" w:sz="0" w:space="0" w:color="auto"/>
                        <w:right w:val="none" w:sz="0" w:space="0" w:color="auto"/>
                      </w:divBdr>
                      <w:divsChild>
                        <w:div w:id="418913647">
                          <w:marLeft w:val="0"/>
                          <w:marRight w:val="0"/>
                          <w:marTop w:val="0"/>
                          <w:marBottom w:val="0"/>
                          <w:divBdr>
                            <w:top w:val="none" w:sz="0" w:space="0" w:color="auto"/>
                            <w:left w:val="none" w:sz="0" w:space="0" w:color="auto"/>
                            <w:bottom w:val="none" w:sz="0" w:space="0" w:color="auto"/>
                            <w:right w:val="none" w:sz="0" w:space="0" w:color="auto"/>
                          </w:divBdr>
                          <w:divsChild>
                            <w:div w:id="1583951249">
                              <w:marLeft w:val="0"/>
                              <w:marRight w:val="0"/>
                              <w:marTop w:val="0"/>
                              <w:marBottom w:val="0"/>
                              <w:divBdr>
                                <w:top w:val="none" w:sz="0" w:space="0" w:color="auto"/>
                                <w:left w:val="none" w:sz="0" w:space="0" w:color="auto"/>
                                <w:bottom w:val="none" w:sz="0" w:space="0" w:color="auto"/>
                                <w:right w:val="none" w:sz="0" w:space="0" w:color="auto"/>
                              </w:divBdr>
                              <w:divsChild>
                                <w:div w:id="305283296">
                                  <w:marLeft w:val="0"/>
                                  <w:marRight w:val="0"/>
                                  <w:marTop w:val="0"/>
                                  <w:marBottom w:val="0"/>
                                  <w:divBdr>
                                    <w:top w:val="none" w:sz="0" w:space="0" w:color="auto"/>
                                    <w:left w:val="none" w:sz="0" w:space="0" w:color="auto"/>
                                    <w:bottom w:val="none" w:sz="0" w:space="0" w:color="auto"/>
                                    <w:right w:val="none" w:sz="0" w:space="0" w:color="auto"/>
                                  </w:divBdr>
                                  <w:divsChild>
                                    <w:div w:id="843742427">
                                      <w:marLeft w:val="0"/>
                                      <w:marRight w:val="0"/>
                                      <w:marTop w:val="0"/>
                                      <w:marBottom w:val="0"/>
                                      <w:divBdr>
                                        <w:top w:val="none" w:sz="0" w:space="0" w:color="auto"/>
                                        <w:left w:val="none" w:sz="0" w:space="0" w:color="auto"/>
                                        <w:bottom w:val="none" w:sz="0" w:space="0" w:color="auto"/>
                                        <w:right w:val="none" w:sz="0" w:space="0" w:color="auto"/>
                                      </w:divBdr>
                                      <w:divsChild>
                                        <w:div w:id="248807331">
                                          <w:marLeft w:val="0"/>
                                          <w:marRight w:val="0"/>
                                          <w:marTop w:val="0"/>
                                          <w:marBottom w:val="0"/>
                                          <w:divBdr>
                                            <w:top w:val="none" w:sz="0" w:space="0" w:color="auto"/>
                                            <w:left w:val="none" w:sz="0" w:space="0" w:color="auto"/>
                                            <w:bottom w:val="none" w:sz="0" w:space="0" w:color="auto"/>
                                            <w:right w:val="none" w:sz="0" w:space="0" w:color="auto"/>
                                          </w:divBdr>
                                          <w:divsChild>
                                            <w:div w:id="1237784628">
                                              <w:marLeft w:val="0"/>
                                              <w:marRight w:val="0"/>
                                              <w:marTop w:val="0"/>
                                              <w:marBottom w:val="0"/>
                                              <w:divBdr>
                                                <w:top w:val="none" w:sz="0" w:space="0" w:color="auto"/>
                                                <w:left w:val="none" w:sz="0" w:space="0" w:color="auto"/>
                                                <w:bottom w:val="none" w:sz="0" w:space="0" w:color="auto"/>
                                                <w:right w:val="none" w:sz="0" w:space="0" w:color="auto"/>
                                              </w:divBdr>
                                            </w:div>
                                            <w:div w:id="1511063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92274727">
              <w:marLeft w:val="0"/>
              <w:marRight w:val="0"/>
              <w:marTop w:val="0"/>
              <w:marBottom w:val="0"/>
              <w:divBdr>
                <w:top w:val="none" w:sz="0" w:space="0" w:color="auto"/>
                <w:left w:val="none" w:sz="0" w:space="0" w:color="auto"/>
                <w:bottom w:val="none" w:sz="0" w:space="0" w:color="auto"/>
                <w:right w:val="none" w:sz="0" w:space="0" w:color="auto"/>
              </w:divBdr>
              <w:divsChild>
                <w:div w:id="582951230">
                  <w:marLeft w:val="0"/>
                  <w:marRight w:val="0"/>
                  <w:marTop w:val="0"/>
                  <w:marBottom w:val="0"/>
                  <w:divBdr>
                    <w:top w:val="none" w:sz="0" w:space="0" w:color="auto"/>
                    <w:left w:val="none" w:sz="0" w:space="0" w:color="auto"/>
                    <w:bottom w:val="none" w:sz="0" w:space="0" w:color="auto"/>
                    <w:right w:val="none" w:sz="0" w:space="0" w:color="auto"/>
                  </w:divBdr>
                  <w:divsChild>
                    <w:div w:id="233441168">
                      <w:marLeft w:val="0"/>
                      <w:marRight w:val="0"/>
                      <w:marTop w:val="0"/>
                      <w:marBottom w:val="0"/>
                      <w:divBdr>
                        <w:top w:val="none" w:sz="0" w:space="0" w:color="auto"/>
                        <w:left w:val="none" w:sz="0" w:space="0" w:color="auto"/>
                        <w:bottom w:val="none" w:sz="0" w:space="0" w:color="auto"/>
                        <w:right w:val="none" w:sz="0" w:space="0" w:color="auto"/>
                      </w:divBdr>
                      <w:divsChild>
                        <w:div w:id="1607881674">
                          <w:marLeft w:val="0"/>
                          <w:marRight w:val="0"/>
                          <w:marTop w:val="0"/>
                          <w:marBottom w:val="0"/>
                          <w:divBdr>
                            <w:top w:val="none" w:sz="0" w:space="0" w:color="auto"/>
                            <w:left w:val="none" w:sz="0" w:space="0" w:color="auto"/>
                            <w:bottom w:val="none" w:sz="0" w:space="0" w:color="auto"/>
                            <w:right w:val="none" w:sz="0" w:space="0" w:color="auto"/>
                          </w:divBdr>
                          <w:divsChild>
                            <w:div w:id="2071804040">
                              <w:marLeft w:val="0"/>
                              <w:marRight w:val="0"/>
                              <w:marTop w:val="0"/>
                              <w:marBottom w:val="0"/>
                              <w:divBdr>
                                <w:top w:val="none" w:sz="0" w:space="0" w:color="auto"/>
                                <w:left w:val="none" w:sz="0" w:space="0" w:color="auto"/>
                                <w:bottom w:val="none" w:sz="0" w:space="0" w:color="auto"/>
                                <w:right w:val="none" w:sz="0" w:space="0" w:color="auto"/>
                              </w:divBdr>
                              <w:divsChild>
                                <w:div w:id="1431661088">
                                  <w:marLeft w:val="0"/>
                                  <w:marRight w:val="0"/>
                                  <w:marTop w:val="0"/>
                                  <w:marBottom w:val="0"/>
                                  <w:divBdr>
                                    <w:top w:val="none" w:sz="0" w:space="0" w:color="auto"/>
                                    <w:left w:val="none" w:sz="0" w:space="0" w:color="auto"/>
                                    <w:bottom w:val="none" w:sz="0" w:space="0" w:color="auto"/>
                                    <w:right w:val="none" w:sz="0" w:space="0" w:color="auto"/>
                                  </w:divBdr>
                                  <w:divsChild>
                                    <w:div w:id="1267688467">
                                      <w:marLeft w:val="0"/>
                                      <w:marRight w:val="0"/>
                                      <w:marTop w:val="0"/>
                                      <w:marBottom w:val="0"/>
                                      <w:divBdr>
                                        <w:top w:val="none" w:sz="0" w:space="0" w:color="auto"/>
                                        <w:left w:val="none" w:sz="0" w:space="0" w:color="auto"/>
                                        <w:bottom w:val="none" w:sz="0" w:space="0" w:color="auto"/>
                                        <w:right w:val="none" w:sz="0" w:space="0" w:color="auto"/>
                                      </w:divBdr>
                                      <w:divsChild>
                                        <w:div w:id="765809455">
                                          <w:marLeft w:val="0"/>
                                          <w:marRight w:val="0"/>
                                          <w:marTop w:val="0"/>
                                          <w:marBottom w:val="0"/>
                                          <w:divBdr>
                                            <w:top w:val="none" w:sz="0" w:space="0" w:color="auto"/>
                                            <w:left w:val="none" w:sz="0" w:space="0" w:color="auto"/>
                                            <w:bottom w:val="none" w:sz="0" w:space="0" w:color="auto"/>
                                            <w:right w:val="none" w:sz="0" w:space="0" w:color="auto"/>
                                          </w:divBdr>
                                          <w:divsChild>
                                            <w:div w:id="183711685">
                                              <w:marLeft w:val="0"/>
                                              <w:marRight w:val="0"/>
                                              <w:marTop w:val="0"/>
                                              <w:marBottom w:val="0"/>
                                              <w:divBdr>
                                                <w:top w:val="none" w:sz="0" w:space="0" w:color="auto"/>
                                                <w:left w:val="none" w:sz="0" w:space="0" w:color="auto"/>
                                                <w:bottom w:val="none" w:sz="0" w:space="0" w:color="auto"/>
                                                <w:right w:val="none" w:sz="0" w:space="0" w:color="auto"/>
                                              </w:divBdr>
                                            </w:div>
                                            <w:div w:id="192352475">
                                              <w:marLeft w:val="0"/>
                                              <w:marRight w:val="0"/>
                                              <w:marTop w:val="0"/>
                                              <w:marBottom w:val="0"/>
                                              <w:divBdr>
                                                <w:top w:val="none" w:sz="0" w:space="0" w:color="auto"/>
                                                <w:left w:val="none" w:sz="0" w:space="0" w:color="auto"/>
                                                <w:bottom w:val="none" w:sz="0" w:space="0" w:color="auto"/>
                                                <w:right w:val="none" w:sz="0" w:space="0" w:color="auto"/>
                                              </w:divBdr>
                                            </w:div>
                                            <w:div w:id="996224926">
                                              <w:marLeft w:val="0"/>
                                              <w:marRight w:val="0"/>
                                              <w:marTop w:val="0"/>
                                              <w:marBottom w:val="0"/>
                                              <w:divBdr>
                                                <w:top w:val="none" w:sz="0" w:space="0" w:color="auto"/>
                                                <w:left w:val="none" w:sz="0" w:space="0" w:color="auto"/>
                                                <w:bottom w:val="none" w:sz="0" w:space="0" w:color="auto"/>
                                                <w:right w:val="none" w:sz="0" w:space="0" w:color="auto"/>
                                              </w:divBdr>
                                            </w:div>
                                            <w:div w:id="1310208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61830451">
      <w:bodyDiv w:val="1"/>
      <w:marLeft w:val="0"/>
      <w:marRight w:val="0"/>
      <w:marTop w:val="0"/>
      <w:marBottom w:val="0"/>
      <w:divBdr>
        <w:top w:val="none" w:sz="0" w:space="0" w:color="auto"/>
        <w:left w:val="none" w:sz="0" w:space="0" w:color="auto"/>
        <w:bottom w:val="none" w:sz="0" w:space="0" w:color="auto"/>
        <w:right w:val="none" w:sz="0" w:space="0" w:color="auto"/>
      </w:divBdr>
      <w:divsChild>
        <w:div w:id="943345039">
          <w:marLeft w:val="0"/>
          <w:marRight w:val="0"/>
          <w:marTop w:val="0"/>
          <w:marBottom w:val="0"/>
          <w:divBdr>
            <w:top w:val="none" w:sz="0" w:space="0" w:color="auto"/>
            <w:left w:val="none" w:sz="0" w:space="0" w:color="auto"/>
            <w:bottom w:val="none" w:sz="0" w:space="0" w:color="auto"/>
            <w:right w:val="none" w:sz="0" w:space="0" w:color="auto"/>
          </w:divBdr>
          <w:divsChild>
            <w:div w:id="1647709106">
              <w:marLeft w:val="0"/>
              <w:marRight w:val="0"/>
              <w:marTop w:val="0"/>
              <w:marBottom w:val="0"/>
              <w:divBdr>
                <w:top w:val="none" w:sz="0" w:space="0" w:color="auto"/>
                <w:left w:val="none" w:sz="0" w:space="0" w:color="auto"/>
                <w:bottom w:val="none" w:sz="0" w:space="0" w:color="auto"/>
                <w:right w:val="none" w:sz="0" w:space="0" w:color="auto"/>
              </w:divBdr>
              <w:divsChild>
                <w:div w:id="279993123">
                  <w:marLeft w:val="0"/>
                  <w:marRight w:val="0"/>
                  <w:marTop w:val="0"/>
                  <w:marBottom w:val="0"/>
                  <w:divBdr>
                    <w:top w:val="none" w:sz="0" w:space="0" w:color="auto"/>
                    <w:left w:val="none" w:sz="0" w:space="0" w:color="auto"/>
                    <w:bottom w:val="none" w:sz="0" w:space="0" w:color="auto"/>
                    <w:right w:val="none" w:sz="0" w:space="0" w:color="auto"/>
                  </w:divBdr>
                  <w:divsChild>
                    <w:div w:id="122236818">
                      <w:marLeft w:val="0"/>
                      <w:marRight w:val="0"/>
                      <w:marTop w:val="0"/>
                      <w:marBottom w:val="0"/>
                      <w:divBdr>
                        <w:top w:val="none" w:sz="0" w:space="0" w:color="auto"/>
                        <w:left w:val="none" w:sz="0" w:space="0" w:color="auto"/>
                        <w:bottom w:val="none" w:sz="0" w:space="0" w:color="auto"/>
                        <w:right w:val="none" w:sz="0" w:space="0" w:color="auto"/>
                      </w:divBdr>
                      <w:divsChild>
                        <w:div w:id="1377462419">
                          <w:marLeft w:val="0"/>
                          <w:marRight w:val="0"/>
                          <w:marTop w:val="0"/>
                          <w:marBottom w:val="0"/>
                          <w:divBdr>
                            <w:top w:val="none" w:sz="0" w:space="0" w:color="auto"/>
                            <w:left w:val="none" w:sz="0" w:space="0" w:color="auto"/>
                            <w:bottom w:val="none" w:sz="0" w:space="0" w:color="auto"/>
                            <w:right w:val="none" w:sz="0" w:space="0" w:color="auto"/>
                          </w:divBdr>
                          <w:divsChild>
                            <w:div w:id="400714411">
                              <w:marLeft w:val="0"/>
                              <w:marRight w:val="0"/>
                              <w:marTop w:val="0"/>
                              <w:marBottom w:val="0"/>
                              <w:divBdr>
                                <w:top w:val="none" w:sz="0" w:space="0" w:color="auto"/>
                                <w:left w:val="none" w:sz="0" w:space="0" w:color="auto"/>
                                <w:bottom w:val="none" w:sz="0" w:space="0" w:color="auto"/>
                                <w:right w:val="none" w:sz="0" w:space="0" w:color="auto"/>
                              </w:divBdr>
                              <w:divsChild>
                                <w:div w:id="504245442">
                                  <w:marLeft w:val="0"/>
                                  <w:marRight w:val="0"/>
                                  <w:marTop w:val="0"/>
                                  <w:marBottom w:val="0"/>
                                  <w:divBdr>
                                    <w:top w:val="none" w:sz="0" w:space="0" w:color="auto"/>
                                    <w:left w:val="none" w:sz="0" w:space="0" w:color="auto"/>
                                    <w:bottom w:val="none" w:sz="0" w:space="0" w:color="auto"/>
                                    <w:right w:val="none" w:sz="0" w:space="0" w:color="auto"/>
                                  </w:divBdr>
                                  <w:divsChild>
                                    <w:div w:id="75905215">
                                      <w:marLeft w:val="0"/>
                                      <w:marRight w:val="0"/>
                                      <w:marTop w:val="0"/>
                                      <w:marBottom w:val="0"/>
                                      <w:divBdr>
                                        <w:top w:val="none" w:sz="0" w:space="0" w:color="auto"/>
                                        <w:left w:val="none" w:sz="0" w:space="0" w:color="auto"/>
                                        <w:bottom w:val="none" w:sz="0" w:space="0" w:color="auto"/>
                                        <w:right w:val="none" w:sz="0" w:space="0" w:color="auto"/>
                                      </w:divBdr>
                                      <w:divsChild>
                                        <w:div w:id="267003293">
                                          <w:marLeft w:val="0"/>
                                          <w:marRight w:val="0"/>
                                          <w:marTop w:val="0"/>
                                          <w:marBottom w:val="0"/>
                                          <w:divBdr>
                                            <w:top w:val="none" w:sz="0" w:space="0" w:color="auto"/>
                                            <w:left w:val="none" w:sz="0" w:space="0" w:color="auto"/>
                                            <w:bottom w:val="none" w:sz="0" w:space="0" w:color="auto"/>
                                            <w:right w:val="none" w:sz="0" w:space="0" w:color="auto"/>
                                          </w:divBdr>
                                          <w:divsChild>
                                            <w:div w:id="1285427168">
                                              <w:marLeft w:val="0"/>
                                              <w:marRight w:val="0"/>
                                              <w:marTop w:val="0"/>
                                              <w:marBottom w:val="0"/>
                                              <w:divBdr>
                                                <w:top w:val="single" w:sz="6" w:space="0" w:color="E1E1E1"/>
                                                <w:left w:val="none" w:sz="0" w:space="0" w:color="auto"/>
                                                <w:bottom w:val="none" w:sz="0" w:space="0" w:color="auto"/>
                                                <w:right w:val="none" w:sz="0" w:space="0" w:color="auto"/>
                                              </w:divBdr>
                                            </w:div>
                                          </w:divsChild>
                                        </w:div>
                                      </w:divsChild>
                                    </w:div>
                                  </w:divsChild>
                                </w:div>
                                <w:div w:id="635183603">
                                  <w:marLeft w:val="0"/>
                                  <w:marRight w:val="0"/>
                                  <w:marTop w:val="0"/>
                                  <w:marBottom w:val="0"/>
                                  <w:divBdr>
                                    <w:top w:val="none" w:sz="0" w:space="0" w:color="auto"/>
                                    <w:left w:val="none" w:sz="0" w:space="0" w:color="auto"/>
                                    <w:bottom w:val="none" w:sz="0" w:space="0" w:color="auto"/>
                                    <w:right w:val="none" w:sz="0" w:space="0" w:color="auto"/>
                                  </w:divBdr>
                                  <w:divsChild>
                                    <w:div w:id="2078746838">
                                      <w:marLeft w:val="0"/>
                                      <w:marRight w:val="0"/>
                                      <w:marTop w:val="0"/>
                                      <w:marBottom w:val="0"/>
                                      <w:divBdr>
                                        <w:top w:val="none" w:sz="0" w:space="0" w:color="auto"/>
                                        <w:left w:val="none" w:sz="0" w:space="0" w:color="auto"/>
                                        <w:bottom w:val="none" w:sz="0" w:space="0" w:color="auto"/>
                                        <w:right w:val="none" w:sz="0" w:space="0" w:color="auto"/>
                                      </w:divBdr>
                                      <w:divsChild>
                                        <w:div w:id="1451361157">
                                          <w:marLeft w:val="0"/>
                                          <w:marRight w:val="0"/>
                                          <w:marTop w:val="0"/>
                                          <w:marBottom w:val="0"/>
                                          <w:divBdr>
                                            <w:top w:val="none" w:sz="0" w:space="0" w:color="auto"/>
                                            <w:left w:val="none" w:sz="0" w:space="0" w:color="auto"/>
                                            <w:bottom w:val="none" w:sz="0" w:space="0" w:color="auto"/>
                                            <w:right w:val="none" w:sz="0" w:space="0" w:color="auto"/>
                                          </w:divBdr>
                                          <w:divsChild>
                                            <w:div w:id="1845247579">
                                              <w:marLeft w:val="0"/>
                                              <w:marRight w:val="0"/>
                                              <w:marTop w:val="100"/>
                                              <w:marBottom w:val="100"/>
                                              <w:divBdr>
                                                <w:top w:val="none" w:sz="0" w:space="0" w:color="auto"/>
                                                <w:left w:val="none" w:sz="0" w:space="0" w:color="auto"/>
                                                <w:bottom w:val="none" w:sz="0" w:space="0" w:color="auto"/>
                                                <w:right w:val="none" w:sz="0" w:space="0" w:color="auto"/>
                                              </w:divBdr>
                                              <w:divsChild>
                                                <w:div w:id="1399211719">
                                                  <w:marLeft w:val="0"/>
                                                  <w:marRight w:val="0"/>
                                                  <w:marTop w:val="0"/>
                                                  <w:marBottom w:val="0"/>
                                                  <w:divBdr>
                                                    <w:top w:val="none" w:sz="0" w:space="0" w:color="auto"/>
                                                    <w:left w:val="none" w:sz="0" w:space="0" w:color="auto"/>
                                                    <w:bottom w:val="none" w:sz="0" w:space="0" w:color="auto"/>
                                                    <w:right w:val="none" w:sz="0" w:space="0" w:color="auto"/>
                                                  </w:divBdr>
                                                  <w:divsChild>
                                                    <w:div w:id="2086951114">
                                                      <w:marLeft w:val="0"/>
                                                      <w:marRight w:val="0"/>
                                                      <w:marTop w:val="0"/>
                                                      <w:marBottom w:val="0"/>
                                                      <w:divBdr>
                                                        <w:top w:val="single" w:sz="6" w:space="2" w:color="D1D1D1"/>
                                                        <w:left w:val="single" w:sz="6" w:space="0" w:color="D1D1D1"/>
                                                        <w:bottom w:val="single" w:sz="6" w:space="4" w:color="D1D1D1"/>
                                                        <w:right w:val="single" w:sz="6" w:space="0" w:color="D1D1D1"/>
                                                      </w:divBdr>
                                                      <w:divsChild>
                                                        <w:div w:id="946080592">
                                                          <w:marLeft w:val="0"/>
                                                          <w:marRight w:val="0"/>
                                                          <w:marTop w:val="30"/>
                                                          <w:marBottom w:val="0"/>
                                                          <w:divBdr>
                                                            <w:top w:val="none" w:sz="0" w:space="0" w:color="auto"/>
                                                            <w:left w:val="none" w:sz="0" w:space="0" w:color="auto"/>
                                                            <w:bottom w:val="none" w:sz="0" w:space="0" w:color="auto"/>
                                                            <w:right w:val="none" w:sz="0" w:space="0" w:color="auto"/>
                                                          </w:divBdr>
                                                          <w:divsChild>
                                                            <w:div w:id="217399890">
                                                              <w:marLeft w:val="0"/>
                                                              <w:marRight w:val="0"/>
                                                              <w:marTop w:val="0"/>
                                                              <w:marBottom w:val="0"/>
                                                              <w:divBdr>
                                                                <w:top w:val="none" w:sz="0" w:space="0" w:color="auto"/>
                                                                <w:left w:val="none" w:sz="0" w:space="0" w:color="auto"/>
                                                                <w:bottom w:val="none" w:sz="0" w:space="0" w:color="auto"/>
                                                                <w:right w:val="none" w:sz="0" w:space="0" w:color="auto"/>
                                                              </w:divBdr>
                                                            </w:div>
                                                            <w:div w:id="1076517751">
                                                              <w:marLeft w:val="0"/>
                                                              <w:marRight w:val="0"/>
                                                              <w:marTop w:val="0"/>
                                                              <w:marBottom w:val="0"/>
                                                              <w:divBdr>
                                                                <w:top w:val="none" w:sz="0" w:space="0" w:color="auto"/>
                                                                <w:left w:val="none" w:sz="0" w:space="0" w:color="auto"/>
                                                                <w:bottom w:val="none" w:sz="0" w:space="0" w:color="auto"/>
                                                                <w:right w:val="none" w:sz="0" w:space="0" w:color="auto"/>
                                                              </w:divBdr>
                                                            </w:div>
                                                            <w:div w:id="1131360248">
                                                              <w:marLeft w:val="0"/>
                                                              <w:marRight w:val="0"/>
                                                              <w:marTop w:val="0"/>
                                                              <w:marBottom w:val="0"/>
                                                              <w:divBdr>
                                                                <w:top w:val="none" w:sz="0" w:space="0" w:color="auto"/>
                                                                <w:left w:val="none" w:sz="0" w:space="0" w:color="auto"/>
                                                                <w:bottom w:val="none" w:sz="0" w:space="0" w:color="auto"/>
                                                                <w:right w:val="none" w:sz="0" w:space="0" w:color="auto"/>
                                                              </w:divBdr>
                                                            </w:div>
                                                            <w:div w:id="1585643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96286086">
                                  <w:marLeft w:val="0"/>
                                  <w:marRight w:val="0"/>
                                  <w:marTop w:val="0"/>
                                  <w:marBottom w:val="0"/>
                                  <w:divBdr>
                                    <w:top w:val="none" w:sz="0" w:space="0" w:color="auto"/>
                                    <w:left w:val="none" w:sz="0" w:space="0" w:color="auto"/>
                                    <w:bottom w:val="none" w:sz="0" w:space="0" w:color="auto"/>
                                    <w:right w:val="none" w:sz="0" w:space="0" w:color="auto"/>
                                  </w:divBdr>
                                  <w:divsChild>
                                    <w:div w:id="96760124">
                                      <w:marLeft w:val="0"/>
                                      <w:marRight w:val="0"/>
                                      <w:marTop w:val="0"/>
                                      <w:marBottom w:val="0"/>
                                      <w:divBdr>
                                        <w:top w:val="none" w:sz="0" w:space="0" w:color="auto"/>
                                        <w:left w:val="none" w:sz="0" w:space="0" w:color="auto"/>
                                        <w:bottom w:val="none" w:sz="0" w:space="0" w:color="auto"/>
                                        <w:right w:val="none" w:sz="0" w:space="0" w:color="auto"/>
                                      </w:divBdr>
                                      <w:divsChild>
                                        <w:div w:id="2144694046">
                                          <w:marLeft w:val="0"/>
                                          <w:marRight w:val="0"/>
                                          <w:marTop w:val="0"/>
                                          <w:marBottom w:val="0"/>
                                          <w:divBdr>
                                            <w:top w:val="none" w:sz="0" w:space="0" w:color="auto"/>
                                            <w:left w:val="none" w:sz="0" w:space="0" w:color="auto"/>
                                            <w:bottom w:val="none" w:sz="0" w:space="0" w:color="auto"/>
                                            <w:right w:val="none" w:sz="0" w:space="0" w:color="auto"/>
                                          </w:divBdr>
                                          <w:divsChild>
                                            <w:div w:id="1179780977">
                                              <w:marLeft w:val="0"/>
                                              <w:marRight w:val="0"/>
                                              <w:marTop w:val="0"/>
                                              <w:marBottom w:val="0"/>
                                              <w:divBdr>
                                                <w:top w:val="none" w:sz="0" w:space="0" w:color="auto"/>
                                                <w:left w:val="none" w:sz="0" w:space="0" w:color="auto"/>
                                                <w:bottom w:val="none" w:sz="0" w:space="0" w:color="auto"/>
                                                <w:right w:val="none" w:sz="0" w:space="0" w:color="auto"/>
                                              </w:divBdr>
                                              <w:divsChild>
                                                <w:div w:id="530455262">
                                                  <w:marLeft w:val="0"/>
                                                  <w:marRight w:val="0"/>
                                                  <w:marTop w:val="0"/>
                                                  <w:marBottom w:val="0"/>
                                                  <w:divBdr>
                                                    <w:top w:val="none" w:sz="0" w:space="0" w:color="auto"/>
                                                    <w:left w:val="none" w:sz="0" w:space="0" w:color="auto"/>
                                                    <w:bottom w:val="none" w:sz="0" w:space="0" w:color="auto"/>
                                                    <w:right w:val="none" w:sz="0" w:space="0" w:color="auto"/>
                                                  </w:divBdr>
                                                  <w:divsChild>
                                                    <w:div w:id="1062098327">
                                                      <w:marLeft w:val="0"/>
                                                      <w:marRight w:val="0"/>
                                                      <w:marTop w:val="0"/>
                                                      <w:marBottom w:val="0"/>
                                                      <w:divBdr>
                                                        <w:top w:val="none" w:sz="0" w:space="0" w:color="auto"/>
                                                        <w:left w:val="none" w:sz="0" w:space="0" w:color="auto"/>
                                                        <w:bottom w:val="none" w:sz="0" w:space="0" w:color="auto"/>
                                                        <w:right w:val="none" w:sz="0" w:space="0" w:color="auto"/>
                                                      </w:divBdr>
                                                      <w:divsChild>
                                                        <w:div w:id="1338456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184051">
                                                  <w:marLeft w:val="0"/>
                                                  <w:marRight w:val="0"/>
                                                  <w:marTop w:val="0"/>
                                                  <w:marBottom w:val="0"/>
                                                  <w:divBdr>
                                                    <w:top w:val="none" w:sz="0" w:space="0" w:color="auto"/>
                                                    <w:left w:val="none" w:sz="0" w:space="0" w:color="auto"/>
                                                    <w:bottom w:val="none" w:sz="0" w:space="0" w:color="auto"/>
                                                    <w:right w:val="none" w:sz="0" w:space="0" w:color="auto"/>
                                                  </w:divBdr>
                                                  <w:divsChild>
                                                    <w:div w:id="1002470141">
                                                      <w:marLeft w:val="0"/>
                                                      <w:marRight w:val="0"/>
                                                      <w:marTop w:val="0"/>
                                                      <w:marBottom w:val="0"/>
                                                      <w:divBdr>
                                                        <w:top w:val="none" w:sz="0" w:space="0" w:color="auto"/>
                                                        <w:left w:val="none" w:sz="0" w:space="0" w:color="auto"/>
                                                        <w:bottom w:val="none" w:sz="0" w:space="0" w:color="auto"/>
                                                        <w:right w:val="none" w:sz="0" w:space="0" w:color="auto"/>
                                                      </w:divBdr>
                                                      <w:divsChild>
                                                        <w:div w:id="196242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8354982">
                                  <w:marLeft w:val="0"/>
                                  <w:marRight w:val="0"/>
                                  <w:marTop w:val="0"/>
                                  <w:marBottom w:val="0"/>
                                  <w:divBdr>
                                    <w:top w:val="none" w:sz="0" w:space="0" w:color="auto"/>
                                    <w:left w:val="none" w:sz="0" w:space="0" w:color="auto"/>
                                    <w:bottom w:val="none" w:sz="0" w:space="0" w:color="auto"/>
                                    <w:right w:val="none" w:sz="0" w:space="0" w:color="auto"/>
                                  </w:divBdr>
                                  <w:divsChild>
                                    <w:div w:id="1702319082">
                                      <w:marLeft w:val="0"/>
                                      <w:marRight w:val="0"/>
                                      <w:marTop w:val="0"/>
                                      <w:marBottom w:val="0"/>
                                      <w:divBdr>
                                        <w:top w:val="none" w:sz="0" w:space="0" w:color="auto"/>
                                        <w:left w:val="none" w:sz="0" w:space="0" w:color="auto"/>
                                        <w:bottom w:val="none" w:sz="0" w:space="0" w:color="auto"/>
                                        <w:right w:val="none" w:sz="0" w:space="0" w:color="auto"/>
                                      </w:divBdr>
                                      <w:divsChild>
                                        <w:div w:id="2021807650">
                                          <w:marLeft w:val="0"/>
                                          <w:marRight w:val="0"/>
                                          <w:marTop w:val="0"/>
                                          <w:marBottom w:val="0"/>
                                          <w:divBdr>
                                            <w:top w:val="none" w:sz="0" w:space="0" w:color="auto"/>
                                            <w:left w:val="none" w:sz="0" w:space="0" w:color="auto"/>
                                            <w:bottom w:val="none" w:sz="0" w:space="0" w:color="auto"/>
                                            <w:right w:val="none" w:sz="0" w:space="0" w:color="auto"/>
                                          </w:divBdr>
                                          <w:divsChild>
                                            <w:div w:id="1757432053">
                                              <w:marLeft w:val="0"/>
                                              <w:marRight w:val="0"/>
                                              <w:marTop w:val="0"/>
                                              <w:marBottom w:val="0"/>
                                              <w:divBdr>
                                                <w:top w:val="none" w:sz="0" w:space="0" w:color="auto"/>
                                                <w:left w:val="none" w:sz="0" w:space="0" w:color="auto"/>
                                                <w:bottom w:val="none" w:sz="0" w:space="0" w:color="auto"/>
                                                <w:right w:val="none" w:sz="0" w:space="0" w:color="auto"/>
                                              </w:divBdr>
                                              <w:divsChild>
                                                <w:div w:id="467095447">
                                                  <w:marLeft w:val="0"/>
                                                  <w:marRight w:val="0"/>
                                                  <w:marTop w:val="0"/>
                                                  <w:marBottom w:val="0"/>
                                                  <w:divBdr>
                                                    <w:top w:val="none" w:sz="0" w:space="0" w:color="auto"/>
                                                    <w:left w:val="none" w:sz="0" w:space="0" w:color="auto"/>
                                                    <w:bottom w:val="none" w:sz="0" w:space="0" w:color="auto"/>
                                                    <w:right w:val="none" w:sz="0" w:space="0" w:color="auto"/>
                                                  </w:divBdr>
                                                  <w:divsChild>
                                                    <w:div w:id="797531747">
                                                      <w:marLeft w:val="0"/>
                                                      <w:marRight w:val="0"/>
                                                      <w:marTop w:val="0"/>
                                                      <w:marBottom w:val="0"/>
                                                      <w:divBdr>
                                                        <w:top w:val="none" w:sz="0" w:space="0" w:color="auto"/>
                                                        <w:left w:val="none" w:sz="0" w:space="0" w:color="auto"/>
                                                        <w:bottom w:val="none" w:sz="0" w:space="0" w:color="auto"/>
                                                        <w:right w:val="none" w:sz="0" w:space="0" w:color="auto"/>
                                                      </w:divBdr>
                                                      <w:divsChild>
                                                        <w:div w:id="1740053200">
                                                          <w:marLeft w:val="0"/>
                                                          <w:marRight w:val="0"/>
                                                          <w:marTop w:val="0"/>
                                                          <w:marBottom w:val="0"/>
                                                          <w:divBdr>
                                                            <w:top w:val="none" w:sz="0" w:space="0" w:color="auto"/>
                                                            <w:left w:val="none" w:sz="0" w:space="0" w:color="auto"/>
                                                            <w:bottom w:val="none" w:sz="0" w:space="0" w:color="auto"/>
                                                            <w:right w:val="none" w:sz="0" w:space="0" w:color="auto"/>
                                                          </w:divBdr>
                                                          <w:divsChild>
                                                            <w:div w:id="351959815">
                                                              <w:marLeft w:val="0"/>
                                                              <w:marRight w:val="0"/>
                                                              <w:marTop w:val="0"/>
                                                              <w:marBottom w:val="0"/>
                                                              <w:divBdr>
                                                                <w:top w:val="none" w:sz="0" w:space="0" w:color="auto"/>
                                                                <w:left w:val="none" w:sz="0" w:space="0" w:color="auto"/>
                                                                <w:bottom w:val="none" w:sz="0" w:space="0" w:color="auto"/>
                                                                <w:right w:val="none" w:sz="0" w:space="0" w:color="auto"/>
                                                              </w:divBdr>
                                                              <w:divsChild>
                                                                <w:div w:id="2006737704">
                                                                  <w:marLeft w:val="0"/>
                                                                  <w:marRight w:val="0"/>
                                                                  <w:marTop w:val="0"/>
                                                                  <w:marBottom w:val="0"/>
                                                                  <w:divBdr>
                                                                    <w:top w:val="none" w:sz="0" w:space="0" w:color="auto"/>
                                                                    <w:left w:val="none" w:sz="0" w:space="0" w:color="auto"/>
                                                                    <w:bottom w:val="none" w:sz="0" w:space="0" w:color="auto"/>
                                                                    <w:right w:val="none" w:sz="0" w:space="0" w:color="auto"/>
                                                                  </w:divBdr>
                                                                  <w:divsChild>
                                                                    <w:div w:id="632099517">
                                                                      <w:marLeft w:val="0"/>
                                                                      <w:marRight w:val="0"/>
                                                                      <w:marTop w:val="0"/>
                                                                      <w:marBottom w:val="0"/>
                                                                      <w:divBdr>
                                                                        <w:top w:val="none" w:sz="0" w:space="0" w:color="auto"/>
                                                                        <w:left w:val="none" w:sz="0" w:space="0" w:color="auto"/>
                                                                        <w:bottom w:val="none" w:sz="0" w:space="0" w:color="auto"/>
                                                                        <w:right w:val="none" w:sz="0" w:space="0" w:color="auto"/>
                                                                      </w:divBdr>
                                                                      <w:divsChild>
                                                                        <w:div w:id="769198565">
                                                                          <w:marLeft w:val="0"/>
                                                                          <w:marRight w:val="0"/>
                                                                          <w:marTop w:val="0"/>
                                                                          <w:marBottom w:val="0"/>
                                                                          <w:divBdr>
                                                                            <w:top w:val="none" w:sz="0" w:space="0" w:color="auto"/>
                                                                            <w:left w:val="none" w:sz="0" w:space="0" w:color="auto"/>
                                                                            <w:bottom w:val="none" w:sz="0" w:space="0" w:color="auto"/>
                                                                            <w:right w:val="none" w:sz="0" w:space="0" w:color="auto"/>
                                                                          </w:divBdr>
                                                                          <w:divsChild>
                                                                            <w:div w:id="990209663">
                                                                              <w:marLeft w:val="0"/>
                                                                              <w:marRight w:val="0"/>
                                                                              <w:marTop w:val="0"/>
                                                                              <w:marBottom w:val="0"/>
                                                                              <w:divBdr>
                                                                                <w:top w:val="none" w:sz="0" w:space="0" w:color="auto"/>
                                                                                <w:left w:val="none" w:sz="0" w:space="0" w:color="auto"/>
                                                                                <w:bottom w:val="none" w:sz="0" w:space="0" w:color="auto"/>
                                                                                <w:right w:val="none" w:sz="0" w:space="0" w:color="auto"/>
                                                                              </w:divBdr>
                                                                              <w:divsChild>
                                                                                <w:div w:id="1005281715">
                                                                                  <w:marLeft w:val="0"/>
                                                                                  <w:marRight w:val="0"/>
                                                                                  <w:marTop w:val="0"/>
                                                                                  <w:marBottom w:val="0"/>
                                                                                  <w:divBdr>
                                                                                    <w:top w:val="none" w:sz="0" w:space="0" w:color="auto"/>
                                                                                    <w:left w:val="none" w:sz="0" w:space="0" w:color="auto"/>
                                                                                    <w:bottom w:val="none" w:sz="0" w:space="0" w:color="auto"/>
                                                                                    <w:right w:val="none" w:sz="0" w:space="0" w:color="auto"/>
                                                                                  </w:divBdr>
                                                                                  <w:divsChild>
                                                                                    <w:div w:id="1352023593">
                                                                                      <w:marLeft w:val="0"/>
                                                                                      <w:marRight w:val="0"/>
                                                                                      <w:marTop w:val="0"/>
                                                                                      <w:marBottom w:val="0"/>
                                                                                      <w:divBdr>
                                                                                        <w:top w:val="none" w:sz="0" w:space="0" w:color="auto"/>
                                                                                        <w:left w:val="none" w:sz="0" w:space="0" w:color="auto"/>
                                                                                        <w:bottom w:val="none" w:sz="0" w:space="0" w:color="auto"/>
                                                                                        <w:right w:val="none" w:sz="0" w:space="0" w:color="auto"/>
                                                                                      </w:divBdr>
                                                                                      <w:divsChild>
                                                                                        <w:div w:id="845444383">
                                                                                          <w:marLeft w:val="0"/>
                                                                                          <w:marRight w:val="0"/>
                                                                                          <w:marTop w:val="0"/>
                                                                                          <w:marBottom w:val="0"/>
                                                                                          <w:divBdr>
                                                                                            <w:top w:val="none" w:sz="0" w:space="0" w:color="auto"/>
                                                                                            <w:left w:val="none" w:sz="0" w:space="0" w:color="auto"/>
                                                                                            <w:bottom w:val="none" w:sz="0" w:space="0" w:color="auto"/>
                                                                                            <w:right w:val="none" w:sz="0" w:space="0" w:color="auto"/>
                                                                                          </w:divBdr>
                                                                                          <w:divsChild>
                                                                                            <w:div w:id="146829551">
                                                                                              <w:marLeft w:val="0"/>
                                                                                              <w:marRight w:val="0"/>
                                                                                              <w:marTop w:val="0"/>
                                                                                              <w:marBottom w:val="0"/>
                                                                                              <w:divBdr>
                                                                                                <w:top w:val="none" w:sz="0" w:space="0" w:color="auto"/>
                                                                                                <w:left w:val="none" w:sz="0" w:space="0" w:color="auto"/>
                                                                                                <w:bottom w:val="none" w:sz="0" w:space="0" w:color="auto"/>
                                                                                                <w:right w:val="none" w:sz="0" w:space="0" w:color="auto"/>
                                                                                              </w:divBdr>
                                                                                              <w:divsChild>
                                                                                                <w:div w:id="1285037128">
                                                                                                  <w:marLeft w:val="0"/>
                                                                                                  <w:marRight w:val="0"/>
                                                                                                  <w:marTop w:val="0"/>
                                                                                                  <w:marBottom w:val="0"/>
                                                                                                  <w:divBdr>
                                                                                                    <w:top w:val="none" w:sz="0" w:space="0" w:color="auto"/>
                                                                                                    <w:left w:val="none" w:sz="0" w:space="0" w:color="auto"/>
                                                                                                    <w:bottom w:val="none" w:sz="0" w:space="0" w:color="auto"/>
                                                                                                    <w:right w:val="none" w:sz="0" w:space="0" w:color="auto"/>
                                                                                                  </w:divBdr>
                                                                                                  <w:divsChild>
                                                                                                    <w:div w:id="1463037553">
                                                                                                      <w:marLeft w:val="0"/>
                                                                                                      <w:marRight w:val="0"/>
                                                                                                      <w:marTop w:val="0"/>
                                                                                                      <w:marBottom w:val="0"/>
                                                                                                      <w:divBdr>
                                                                                                        <w:top w:val="none" w:sz="0" w:space="0" w:color="auto"/>
                                                                                                        <w:left w:val="none" w:sz="0" w:space="0" w:color="auto"/>
                                                                                                        <w:bottom w:val="none" w:sz="0" w:space="0" w:color="auto"/>
                                                                                                        <w:right w:val="none" w:sz="0" w:space="0" w:color="auto"/>
                                                                                                      </w:divBdr>
                                                                                                      <w:divsChild>
                                                                                                        <w:div w:id="590360638">
                                                                                                          <w:marLeft w:val="0"/>
                                                                                                          <w:marRight w:val="0"/>
                                                                                                          <w:marTop w:val="0"/>
                                                                                                          <w:marBottom w:val="0"/>
                                                                                                          <w:divBdr>
                                                                                                            <w:top w:val="none" w:sz="0" w:space="0" w:color="auto"/>
                                                                                                            <w:left w:val="none" w:sz="0" w:space="0" w:color="auto"/>
                                                                                                            <w:bottom w:val="none" w:sz="0" w:space="0" w:color="auto"/>
                                                                                                            <w:right w:val="none" w:sz="0" w:space="0" w:color="auto"/>
                                                                                                          </w:divBdr>
                                                                                                          <w:divsChild>
                                                                                                            <w:div w:id="1730498453">
                                                                                                              <w:marLeft w:val="120"/>
                                                                                                              <w:marRight w:val="0"/>
                                                                                                              <w:marTop w:val="60"/>
                                                                                                              <w:marBottom w:val="60"/>
                                                                                                              <w:divBdr>
                                                                                                                <w:top w:val="none" w:sz="0" w:space="0" w:color="auto"/>
                                                                                                                <w:left w:val="none" w:sz="0" w:space="0" w:color="auto"/>
                                                                                                                <w:bottom w:val="none" w:sz="0" w:space="0" w:color="auto"/>
                                                                                                                <w:right w:val="none" w:sz="0" w:space="0" w:color="auto"/>
                                                                                                              </w:divBdr>
                                                                                                              <w:divsChild>
                                                                                                                <w:div w:id="421920984">
                                                                                                                  <w:marLeft w:val="0"/>
                                                                                                                  <w:marRight w:val="0"/>
                                                                                                                  <w:marTop w:val="0"/>
                                                                                                                  <w:marBottom w:val="0"/>
                                                                                                                  <w:divBdr>
                                                                                                                    <w:top w:val="none" w:sz="0" w:space="0" w:color="auto"/>
                                                                                                                    <w:left w:val="none" w:sz="0" w:space="0" w:color="auto"/>
                                                                                                                    <w:bottom w:val="none" w:sz="0" w:space="0" w:color="auto"/>
                                                                                                                    <w:right w:val="none" w:sz="0" w:space="0" w:color="auto"/>
                                                                                                                  </w:divBdr>
                                                                                                                  <w:divsChild>
                                                                                                                    <w:div w:id="1585066572">
                                                                                                                      <w:marLeft w:val="0"/>
                                                                                                                      <w:marRight w:val="0"/>
                                                                                                                      <w:marTop w:val="0"/>
                                                                                                                      <w:marBottom w:val="0"/>
                                                                                                                      <w:divBdr>
                                                                                                                        <w:top w:val="none" w:sz="0" w:space="0" w:color="auto"/>
                                                                                                                        <w:left w:val="none" w:sz="0" w:space="0" w:color="auto"/>
                                                                                                                        <w:bottom w:val="none" w:sz="0" w:space="0" w:color="auto"/>
                                                                                                                        <w:right w:val="none" w:sz="0" w:space="0" w:color="auto"/>
                                                                                                                      </w:divBdr>
                                                                                                                      <w:divsChild>
                                                                                                                        <w:div w:id="1577083076">
                                                                                                                          <w:marLeft w:val="0"/>
                                                                                                                          <w:marRight w:val="0"/>
                                                                                                                          <w:marTop w:val="0"/>
                                                                                                                          <w:marBottom w:val="0"/>
                                                                                                                          <w:divBdr>
                                                                                                                            <w:top w:val="none" w:sz="0" w:space="0" w:color="auto"/>
                                                                                                                            <w:left w:val="none" w:sz="0" w:space="0" w:color="auto"/>
                                                                                                                            <w:bottom w:val="none" w:sz="0" w:space="0" w:color="auto"/>
                                                                                                                            <w:right w:val="none" w:sz="0" w:space="0" w:color="auto"/>
                                                                                                                          </w:divBdr>
                                                                                                                          <w:divsChild>
                                                                                                                            <w:div w:id="1724479542">
                                                                                                                              <w:marLeft w:val="0"/>
                                                                                                                              <w:marRight w:val="0"/>
                                                                                                                              <w:marTop w:val="0"/>
                                                                                                                              <w:marBottom w:val="0"/>
                                                                                                                              <w:divBdr>
                                                                                                                                <w:top w:val="none" w:sz="0" w:space="0" w:color="auto"/>
                                                                                                                                <w:left w:val="none" w:sz="0" w:space="0" w:color="auto"/>
                                                                                                                                <w:bottom w:val="none" w:sz="0" w:space="0" w:color="auto"/>
                                                                                                                                <w:right w:val="none" w:sz="0" w:space="0" w:color="auto"/>
                                                                                                                              </w:divBdr>
                                                                                                                              <w:divsChild>
                                                                                                                                <w:div w:id="1217820630">
                                                                                                                                  <w:marLeft w:val="0"/>
                                                                                                                                  <w:marRight w:val="0"/>
                                                                                                                                  <w:marTop w:val="0"/>
                                                                                                                                  <w:marBottom w:val="0"/>
                                                                                                                                  <w:divBdr>
                                                                                                                                    <w:top w:val="none" w:sz="0" w:space="0" w:color="auto"/>
                                                                                                                                    <w:left w:val="none" w:sz="0" w:space="0" w:color="auto"/>
                                                                                                                                    <w:bottom w:val="none" w:sz="0" w:space="0" w:color="auto"/>
                                                                                                                                    <w:right w:val="none" w:sz="0" w:space="0" w:color="auto"/>
                                                                                                                                  </w:divBdr>
                                                                                                                                  <w:divsChild>
                                                                                                                                    <w:div w:id="1499345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716090">
                                                                                                                  <w:marLeft w:val="0"/>
                                                                                                                  <w:marRight w:val="0"/>
                                                                                                                  <w:marTop w:val="0"/>
                                                                                                                  <w:marBottom w:val="0"/>
                                                                                                                  <w:divBdr>
                                                                                                                    <w:top w:val="none" w:sz="0" w:space="0" w:color="auto"/>
                                                                                                                    <w:left w:val="none" w:sz="0" w:space="0" w:color="auto"/>
                                                                                                                    <w:bottom w:val="none" w:sz="0" w:space="0" w:color="auto"/>
                                                                                                                    <w:right w:val="none" w:sz="0" w:space="0" w:color="auto"/>
                                                                                                                  </w:divBdr>
                                                                                                                  <w:divsChild>
                                                                                                                    <w:div w:id="329795703">
                                                                                                                      <w:marLeft w:val="0"/>
                                                                                                                      <w:marRight w:val="0"/>
                                                                                                                      <w:marTop w:val="0"/>
                                                                                                                      <w:marBottom w:val="0"/>
                                                                                                                      <w:divBdr>
                                                                                                                        <w:top w:val="none" w:sz="0" w:space="0" w:color="auto"/>
                                                                                                                        <w:left w:val="none" w:sz="0" w:space="0" w:color="auto"/>
                                                                                                                        <w:bottom w:val="none" w:sz="0" w:space="0" w:color="auto"/>
                                                                                                                        <w:right w:val="none" w:sz="0" w:space="0" w:color="auto"/>
                                                                                                                      </w:divBdr>
                                                                                                                      <w:divsChild>
                                                                                                                        <w:div w:id="873228886">
                                                                                                                          <w:marLeft w:val="0"/>
                                                                                                                          <w:marRight w:val="0"/>
                                                                                                                          <w:marTop w:val="0"/>
                                                                                                                          <w:marBottom w:val="0"/>
                                                                                                                          <w:divBdr>
                                                                                                                            <w:top w:val="none" w:sz="0" w:space="0" w:color="auto"/>
                                                                                                                            <w:left w:val="none" w:sz="0" w:space="0" w:color="auto"/>
                                                                                                                            <w:bottom w:val="none" w:sz="0" w:space="0" w:color="auto"/>
                                                                                                                            <w:right w:val="none" w:sz="0" w:space="0" w:color="auto"/>
                                                                                                                          </w:divBdr>
                                                                                                                          <w:divsChild>
                                                                                                                            <w:div w:id="1440173563">
                                                                                                                              <w:marLeft w:val="0"/>
                                                                                                                              <w:marRight w:val="0"/>
                                                                                                                              <w:marTop w:val="0"/>
                                                                                                                              <w:marBottom w:val="0"/>
                                                                                                                              <w:divBdr>
                                                                                                                                <w:top w:val="none" w:sz="0" w:space="0" w:color="auto"/>
                                                                                                                                <w:left w:val="none" w:sz="0" w:space="0" w:color="auto"/>
                                                                                                                                <w:bottom w:val="none" w:sz="0" w:space="0" w:color="auto"/>
                                                                                                                                <w:right w:val="none" w:sz="0" w:space="0" w:color="auto"/>
                                                                                                                              </w:divBdr>
                                                                                                                              <w:divsChild>
                                                                                                                                <w:div w:id="1678070422">
                                                                                                                                  <w:marLeft w:val="0"/>
                                                                                                                                  <w:marRight w:val="0"/>
                                                                                                                                  <w:marTop w:val="0"/>
                                                                                                                                  <w:marBottom w:val="0"/>
                                                                                                                                  <w:divBdr>
                                                                                                                                    <w:top w:val="none" w:sz="0" w:space="0" w:color="auto"/>
                                                                                                                                    <w:left w:val="none" w:sz="0" w:space="0" w:color="auto"/>
                                                                                                                                    <w:bottom w:val="none" w:sz="0" w:space="0" w:color="auto"/>
                                                                                                                                    <w:right w:val="none" w:sz="0" w:space="0" w:color="auto"/>
                                                                                                                                  </w:divBdr>
                                                                                                                                  <w:divsChild>
                                                                                                                                    <w:div w:id="1594361365">
                                                                                                                                      <w:marLeft w:val="0"/>
                                                                                                                                      <w:marRight w:val="0"/>
                                                                                                                                      <w:marTop w:val="0"/>
                                                                                                                                      <w:marBottom w:val="0"/>
                                                                                                                                      <w:divBdr>
                                                                                                                                        <w:top w:val="none" w:sz="0" w:space="0" w:color="auto"/>
                                                                                                                                        <w:left w:val="none" w:sz="0" w:space="0" w:color="auto"/>
                                                                                                                                        <w:bottom w:val="none" w:sz="0" w:space="0" w:color="auto"/>
                                                                                                                                        <w:right w:val="none" w:sz="0" w:space="0" w:color="auto"/>
                                                                                                                                      </w:divBdr>
                                                                                                                                    </w:div>
                                                                                                                                  </w:divsChild>
                                                                                                                                </w:div>
                                                                                                                                <w:div w:id="1867598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1704179">
                                                                                                                  <w:marLeft w:val="0"/>
                                                                                                                  <w:marRight w:val="0"/>
                                                                                                                  <w:marTop w:val="0"/>
                                                                                                                  <w:marBottom w:val="0"/>
                                                                                                                  <w:divBdr>
                                                                                                                    <w:top w:val="none" w:sz="0" w:space="0" w:color="auto"/>
                                                                                                                    <w:left w:val="none" w:sz="0" w:space="0" w:color="auto"/>
                                                                                                                    <w:bottom w:val="none" w:sz="0" w:space="0" w:color="auto"/>
                                                                                                                    <w:right w:val="none" w:sz="0" w:space="0" w:color="auto"/>
                                                                                                                  </w:divBdr>
                                                                                                                  <w:divsChild>
                                                                                                                    <w:div w:id="1161310854">
                                                                                                                      <w:marLeft w:val="0"/>
                                                                                                                      <w:marRight w:val="0"/>
                                                                                                                      <w:marTop w:val="0"/>
                                                                                                                      <w:marBottom w:val="0"/>
                                                                                                                      <w:divBdr>
                                                                                                                        <w:top w:val="none" w:sz="0" w:space="0" w:color="auto"/>
                                                                                                                        <w:left w:val="none" w:sz="0" w:space="0" w:color="auto"/>
                                                                                                                        <w:bottom w:val="none" w:sz="0" w:space="0" w:color="auto"/>
                                                                                                                        <w:right w:val="none" w:sz="0" w:space="0" w:color="auto"/>
                                                                                                                      </w:divBdr>
                                                                                                                      <w:divsChild>
                                                                                                                        <w:div w:id="419300197">
                                                                                                                          <w:marLeft w:val="0"/>
                                                                                                                          <w:marRight w:val="0"/>
                                                                                                                          <w:marTop w:val="0"/>
                                                                                                                          <w:marBottom w:val="0"/>
                                                                                                                          <w:divBdr>
                                                                                                                            <w:top w:val="none" w:sz="0" w:space="0" w:color="auto"/>
                                                                                                                            <w:left w:val="none" w:sz="0" w:space="0" w:color="auto"/>
                                                                                                                            <w:bottom w:val="none" w:sz="0" w:space="0" w:color="auto"/>
                                                                                                                            <w:right w:val="none" w:sz="0" w:space="0" w:color="auto"/>
                                                                                                                          </w:divBdr>
                                                                                                                          <w:divsChild>
                                                                                                                            <w:div w:id="252275833">
                                                                                                                              <w:marLeft w:val="0"/>
                                                                                                                              <w:marRight w:val="0"/>
                                                                                                                              <w:marTop w:val="0"/>
                                                                                                                              <w:marBottom w:val="0"/>
                                                                                                                              <w:divBdr>
                                                                                                                                <w:top w:val="none" w:sz="0" w:space="0" w:color="auto"/>
                                                                                                                                <w:left w:val="none" w:sz="0" w:space="0" w:color="auto"/>
                                                                                                                                <w:bottom w:val="none" w:sz="0" w:space="0" w:color="auto"/>
                                                                                                                                <w:right w:val="none" w:sz="0" w:space="0" w:color="auto"/>
                                                                                                                              </w:divBdr>
                                                                                                                              <w:divsChild>
                                                                                                                                <w:div w:id="1027293766">
                                                                                                                                  <w:marLeft w:val="0"/>
                                                                                                                                  <w:marRight w:val="0"/>
                                                                                                                                  <w:marTop w:val="0"/>
                                                                                                                                  <w:marBottom w:val="0"/>
                                                                                                                                  <w:divBdr>
                                                                                                                                    <w:top w:val="none" w:sz="0" w:space="0" w:color="auto"/>
                                                                                                                                    <w:left w:val="none" w:sz="0" w:space="0" w:color="auto"/>
                                                                                                                                    <w:bottom w:val="none" w:sz="0" w:space="0" w:color="auto"/>
                                                                                                                                    <w:right w:val="none" w:sz="0" w:space="0" w:color="auto"/>
                                                                                                                                  </w:divBdr>
                                                                                                                                  <w:divsChild>
                                                                                                                                    <w:div w:id="119311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88768119">
                                                                                  <w:marLeft w:val="0"/>
                                                                                  <w:marRight w:val="0"/>
                                                                                  <w:marTop w:val="0"/>
                                                                                  <w:marBottom w:val="0"/>
                                                                                  <w:divBdr>
                                                                                    <w:top w:val="none" w:sz="0" w:space="0" w:color="auto"/>
                                                                                    <w:left w:val="none" w:sz="0" w:space="0" w:color="auto"/>
                                                                                    <w:bottom w:val="none" w:sz="0" w:space="0" w:color="auto"/>
                                                                                    <w:right w:val="none" w:sz="0" w:space="0" w:color="auto"/>
                                                                                  </w:divBdr>
                                                                                  <w:divsChild>
                                                                                    <w:div w:id="706680119">
                                                                                      <w:marLeft w:val="0"/>
                                                                                      <w:marRight w:val="0"/>
                                                                                      <w:marTop w:val="0"/>
                                                                                      <w:marBottom w:val="0"/>
                                                                                      <w:divBdr>
                                                                                        <w:top w:val="none" w:sz="0" w:space="0" w:color="auto"/>
                                                                                        <w:left w:val="none" w:sz="0" w:space="0" w:color="auto"/>
                                                                                        <w:bottom w:val="none" w:sz="0" w:space="0" w:color="auto"/>
                                                                                        <w:right w:val="none" w:sz="0" w:space="0" w:color="auto"/>
                                                                                      </w:divBdr>
                                                                                      <w:divsChild>
                                                                                        <w:div w:id="265311903">
                                                                                          <w:marLeft w:val="120"/>
                                                                                          <w:marRight w:val="120"/>
                                                                                          <w:marTop w:val="0"/>
                                                                                          <w:marBottom w:val="0"/>
                                                                                          <w:divBdr>
                                                                                            <w:top w:val="none" w:sz="0" w:space="0" w:color="auto"/>
                                                                                            <w:left w:val="none" w:sz="0" w:space="0" w:color="auto"/>
                                                                                            <w:bottom w:val="none" w:sz="0" w:space="0" w:color="auto"/>
                                                                                            <w:right w:val="none" w:sz="0" w:space="0" w:color="auto"/>
                                                                                          </w:divBdr>
                                                                                          <w:divsChild>
                                                                                            <w:div w:id="406801470">
                                                                                              <w:marLeft w:val="0"/>
                                                                                              <w:marRight w:val="0"/>
                                                                                              <w:marTop w:val="0"/>
                                                                                              <w:marBottom w:val="0"/>
                                                                                              <w:divBdr>
                                                                                                <w:top w:val="none" w:sz="0" w:space="0" w:color="auto"/>
                                                                                                <w:left w:val="none" w:sz="0" w:space="0" w:color="auto"/>
                                                                                                <w:bottom w:val="none" w:sz="0" w:space="0" w:color="auto"/>
                                                                                                <w:right w:val="none" w:sz="0" w:space="0" w:color="auto"/>
                                                                                              </w:divBdr>
                                                                                              <w:divsChild>
                                                                                                <w:div w:id="676348037">
                                                                                                  <w:marLeft w:val="0"/>
                                                                                                  <w:marRight w:val="0"/>
                                                                                                  <w:marTop w:val="0"/>
                                                                                                  <w:marBottom w:val="0"/>
                                                                                                  <w:divBdr>
                                                                                                    <w:top w:val="none" w:sz="0" w:space="0" w:color="auto"/>
                                                                                                    <w:left w:val="none" w:sz="0" w:space="0" w:color="auto"/>
                                                                                                    <w:bottom w:val="none" w:sz="0" w:space="0" w:color="auto"/>
                                                                                                    <w:right w:val="none" w:sz="0" w:space="0" w:color="auto"/>
                                                                                                  </w:divBdr>
                                                                                                  <w:divsChild>
                                                                                                    <w:div w:id="877280591">
                                                                                                      <w:marLeft w:val="0"/>
                                                                                                      <w:marRight w:val="0"/>
                                                                                                      <w:marTop w:val="0"/>
                                                                                                      <w:marBottom w:val="0"/>
                                                                                                      <w:divBdr>
                                                                                                        <w:top w:val="none" w:sz="0" w:space="0" w:color="auto"/>
                                                                                                        <w:left w:val="none" w:sz="0" w:space="0" w:color="auto"/>
                                                                                                        <w:bottom w:val="none" w:sz="0" w:space="0" w:color="auto"/>
                                                                                                        <w:right w:val="none" w:sz="0" w:space="0" w:color="auto"/>
                                                                                                      </w:divBdr>
                                                                                                      <w:divsChild>
                                                                                                        <w:div w:id="1457139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757320">
                                                                                                  <w:marLeft w:val="0"/>
                                                                                                  <w:marRight w:val="0"/>
                                                                                                  <w:marTop w:val="0"/>
                                                                                                  <w:marBottom w:val="0"/>
                                                                                                  <w:divBdr>
                                                                                                    <w:top w:val="none" w:sz="0" w:space="0" w:color="auto"/>
                                                                                                    <w:left w:val="none" w:sz="0" w:space="0" w:color="auto"/>
                                                                                                    <w:bottom w:val="none" w:sz="0" w:space="0" w:color="auto"/>
                                                                                                    <w:right w:val="none" w:sz="0" w:space="0" w:color="auto"/>
                                                                                                  </w:divBdr>
                                                                                                  <w:divsChild>
                                                                                                    <w:div w:id="1082606007">
                                                                                                      <w:marLeft w:val="0"/>
                                                                                                      <w:marRight w:val="0"/>
                                                                                                      <w:marTop w:val="0"/>
                                                                                                      <w:marBottom w:val="0"/>
                                                                                                      <w:divBdr>
                                                                                                        <w:top w:val="none" w:sz="0" w:space="0" w:color="auto"/>
                                                                                                        <w:left w:val="none" w:sz="0" w:space="0" w:color="auto"/>
                                                                                                        <w:bottom w:val="none" w:sz="0" w:space="0" w:color="auto"/>
                                                                                                        <w:right w:val="none" w:sz="0" w:space="0" w:color="auto"/>
                                                                                                      </w:divBdr>
                                                                                                      <w:divsChild>
                                                                                                        <w:div w:id="502160065">
                                                                                                          <w:marLeft w:val="0"/>
                                                                                                          <w:marRight w:val="0"/>
                                                                                                          <w:marTop w:val="0"/>
                                                                                                          <w:marBottom w:val="0"/>
                                                                                                          <w:divBdr>
                                                                                                            <w:top w:val="none" w:sz="0" w:space="0" w:color="auto"/>
                                                                                                            <w:left w:val="none" w:sz="0" w:space="0" w:color="auto"/>
                                                                                                            <w:bottom w:val="none" w:sz="0" w:space="0" w:color="auto"/>
                                                                                                            <w:right w:val="none" w:sz="0" w:space="0" w:color="auto"/>
                                                                                                          </w:divBdr>
                                                                                                          <w:divsChild>
                                                                                                            <w:div w:id="124279309">
                                                                                                              <w:marLeft w:val="0"/>
                                                                                                              <w:marRight w:val="0"/>
                                                                                                              <w:marTop w:val="0"/>
                                                                                                              <w:marBottom w:val="0"/>
                                                                                                              <w:divBdr>
                                                                                                                <w:top w:val="none" w:sz="0" w:space="0" w:color="auto"/>
                                                                                                                <w:left w:val="none" w:sz="0" w:space="0" w:color="auto"/>
                                                                                                                <w:bottom w:val="none" w:sz="0" w:space="0" w:color="auto"/>
                                                                                                                <w:right w:val="none" w:sz="0" w:space="0" w:color="auto"/>
                                                                                                              </w:divBdr>
                                                                                                              <w:divsChild>
                                                                                                                <w:div w:id="864370469">
                                                                                                                  <w:marLeft w:val="0"/>
                                                                                                                  <w:marRight w:val="0"/>
                                                                                                                  <w:marTop w:val="0"/>
                                                                                                                  <w:marBottom w:val="0"/>
                                                                                                                  <w:divBdr>
                                                                                                                    <w:top w:val="none" w:sz="0" w:space="0" w:color="auto"/>
                                                                                                                    <w:left w:val="none" w:sz="0" w:space="0" w:color="auto"/>
                                                                                                                    <w:bottom w:val="none" w:sz="0" w:space="0" w:color="auto"/>
                                                                                                                    <w:right w:val="none" w:sz="0" w:space="0" w:color="auto"/>
                                                                                                                  </w:divBdr>
                                                                                                                  <w:divsChild>
                                                                                                                    <w:div w:id="156118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7949420">
                                                                                                              <w:marLeft w:val="0"/>
                                                                                                              <w:marRight w:val="0"/>
                                                                                                              <w:marTop w:val="0"/>
                                                                                                              <w:marBottom w:val="0"/>
                                                                                                              <w:divBdr>
                                                                                                                <w:top w:val="none" w:sz="0" w:space="0" w:color="auto"/>
                                                                                                                <w:left w:val="none" w:sz="0" w:space="0" w:color="auto"/>
                                                                                                                <w:bottom w:val="none" w:sz="0" w:space="0" w:color="auto"/>
                                                                                                                <w:right w:val="none" w:sz="0" w:space="0" w:color="auto"/>
                                                                                                              </w:divBdr>
                                                                                                            </w:div>
                                                                                                            <w:div w:id="1552039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85818523">
                                  <w:marLeft w:val="0"/>
                                  <w:marRight w:val="0"/>
                                  <w:marTop w:val="0"/>
                                  <w:marBottom w:val="0"/>
                                  <w:divBdr>
                                    <w:top w:val="none" w:sz="0" w:space="0" w:color="auto"/>
                                    <w:left w:val="none" w:sz="0" w:space="0" w:color="auto"/>
                                    <w:bottom w:val="none" w:sz="0" w:space="0" w:color="auto"/>
                                    <w:right w:val="none" w:sz="0" w:space="0" w:color="auto"/>
                                  </w:divBdr>
                                  <w:divsChild>
                                    <w:div w:id="194850806">
                                      <w:marLeft w:val="0"/>
                                      <w:marRight w:val="0"/>
                                      <w:marTop w:val="0"/>
                                      <w:marBottom w:val="0"/>
                                      <w:divBdr>
                                        <w:top w:val="none" w:sz="0" w:space="0" w:color="auto"/>
                                        <w:left w:val="none" w:sz="0" w:space="0" w:color="auto"/>
                                        <w:bottom w:val="none" w:sz="0" w:space="0" w:color="auto"/>
                                        <w:right w:val="none" w:sz="0" w:space="0" w:color="auto"/>
                                      </w:divBdr>
                                      <w:divsChild>
                                        <w:div w:id="1326665257">
                                          <w:marLeft w:val="0"/>
                                          <w:marRight w:val="0"/>
                                          <w:marTop w:val="0"/>
                                          <w:marBottom w:val="0"/>
                                          <w:divBdr>
                                            <w:top w:val="none" w:sz="0" w:space="0" w:color="auto"/>
                                            <w:left w:val="none" w:sz="0" w:space="0" w:color="auto"/>
                                            <w:bottom w:val="none" w:sz="0" w:space="0" w:color="auto"/>
                                            <w:right w:val="none" w:sz="0" w:space="0" w:color="auto"/>
                                          </w:divBdr>
                                          <w:divsChild>
                                            <w:div w:id="885989507">
                                              <w:marLeft w:val="0"/>
                                              <w:marRight w:val="0"/>
                                              <w:marTop w:val="0"/>
                                              <w:marBottom w:val="0"/>
                                              <w:divBdr>
                                                <w:top w:val="none" w:sz="0" w:space="0" w:color="auto"/>
                                                <w:left w:val="none" w:sz="0" w:space="0" w:color="auto"/>
                                                <w:bottom w:val="none" w:sz="0" w:space="0" w:color="auto"/>
                                                <w:right w:val="none" w:sz="0" w:space="0" w:color="auto"/>
                                              </w:divBdr>
                                              <w:divsChild>
                                                <w:div w:id="2065829707">
                                                  <w:marLeft w:val="0"/>
                                                  <w:marRight w:val="0"/>
                                                  <w:marTop w:val="0"/>
                                                  <w:marBottom w:val="0"/>
                                                  <w:divBdr>
                                                    <w:top w:val="none" w:sz="0" w:space="0" w:color="auto"/>
                                                    <w:left w:val="none" w:sz="0" w:space="0" w:color="auto"/>
                                                    <w:bottom w:val="none" w:sz="0" w:space="0" w:color="auto"/>
                                                    <w:right w:val="none" w:sz="0" w:space="0" w:color="auto"/>
                                                  </w:divBdr>
                                                  <w:divsChild>
                                                    <w:div w:id="1335842442">
                                                      <w:marLeft w:val="0"/>
                                                      <w:marRight w:val="0"/>
                                                      <w:marTop w:val="0"/>
                                                      <w:marBottom w:val="0"/>
                                                      <w:divBdr>
                                                        <w:top w:val="none" w:sz="0" w:space="0" w:color="auto"/>
                                                        <w:left w:val="none" w:sz="0" w:space="0" w:color="auto"/>
                                                        <w:bottom w:val="none" w:sz="0" w:space="0" w:color="auto"/>
                                                        <w:right w:val="none" w:sz="0" w:space="0" w:color="auto"/>
                                                      </w:divBdr>
                                                      <w:divsChild>
                                                        <w:div w:id="18894075">
                                                          <w:marLeft w:val="0"/>
                                                          <w:marRight w:val="0"/>
                                                          <w:marTop w:val="0"/>
                                                          <w:marBottom w:val="0"/>
                                                          <w:divBdr>
                                                            <w:top w:val="none" w:sz="0" w:space="0" w:color="auto"/>
                                                            <w:left w:val="none" w:sz="0" w:space="0" w:color="auto"/>
                                                            <w:bottom w:val="none" w:sz="0" w:space="0" w:color="auto"/>
                                                            <w:right w:val="none" w:sz="0" w:space="0" w:color="auto"/>
                                                          </w:divBdr>
                                                          <w:divsChild>
                                                            <w:div w:id="1764450084">
                                                              <w:marLeft w:val="0"/>
                                                              <w:marRight w:val="0"/>
                                                              <w:marTop w:val="0"/>
                                                              <w:marBottom w:val="0"/>
                                                              <w:divBdr>
                                                                <w:top w:val="none" w:sz="0" w:space="0" w:color="auto"/>
                                                                <w:left w:val="none" w:sz="0" w:space="0" w:color="auto"/>
                                                                <w:bottom w:val="none" w:sz="0" w:space="0" w:color="auto"/>
                                                                <w:right w:val="none" w:sz="0" w:space="0" w:color="auto"/>
                                                              </w:divBdr>
                                                              <w:divsChild>
                                                                <w:div w:id="1505123093">
                                                                  <w:marLeft w:val="0"/>
                                                                  <w:marRight w:val="0"/>
                                                                  <w:marTop w:val="0"/>
                                                                  <w:marBottom w:val="0"/>
                                                                  <w:divBdr>
                                                                    <w:top w:val="none" w:sz="0" w:space="0" w:color="auto"/>
                                                                    <w:left w:val="none" w:sz="0" w:space="0" w:color="auto"/>
                                                                    <w:bottom w:val="none" w:sz="0" w:space="0" w:color="auto"/>
                                                                    <w:right w:val="none" w:sz="0" w:space="0" w:color="auto"/>
                                                                  </w:divBdr>
                                                                  <w:divsChild>
                                                                    <w:div w:id="2125610147">
                                                                      <w:marLeft w:val="0"/>
                                                                      <w:marRight w:val="0"/>
                                                                      <w:marTop w:val="0"/>
                                                                      <w:marBottom w:val="0"/>
                                                                      <w:divBdr>
                                                                        <w:top w:val="none" w:sz="0" w:space="0" w:color="auto"/>
                                                                        <w:left w:val="none" w:sz="0" w:space="0" w:color="auto"/>
                                                                        <w:bottom w:val="none" w:sz="0" w:space="0" w:color="auto"/>
                                                                        <w:right w:val="none" w:sz="0" w:space="0" w:color="auto"/>
                                                                      </w:divBdr>
                                                                      <w:divsChild>
                                                                        <w:div w:id="1376466230">
                                                                          <w:marLeft w:val="0"/>
                                                                          <w:marRight w:val="0"/>
                                                                          <w:marTop w:val="0"/>
                                                                          <w:marBottom w:val="0"/>
                                                                          <w:divBdr>
                                                                            <w:top w:val="none" w:sz="0" w:space="0" w:color="auto"/>
                                                                            <w:left w:val="none" w:sz="0" w:space="0" w:color="auto"/>
                                                                            <w:bottom w:val="none" w:sz="0" w:space="0" w:color="auto"/>
                                                                            <w:right w:val="none" w:sz="0" w:space="0" w:color="auto"/>
                                                                          </w:divBdr>
                                                                          <w:divsChild>
                                                                            <w:div w:id="1153720756">
                                                                              <w:marLeft w:val="0"/>
                                                                              <w:marRight w:val="0"/>
                                                                              <w:marTop w:val="0"/>
                                                                              <w:marBottom w:val="0"/>
                                                                              <w:divBdr>
                                                                                <w:top w:val="none" w:sz="0" w:space="0" w:color="auto"/>
                                                                                <w:left w:val="none" w:sz="0" w:space="0" w:color="auto"/>
                                                                                <w:bottom w:val="none" w:sz="0" w:space="0" w:color="auto"/>
                                                                                <w:right w:val="none" w:sz="0" w:space="0" w:color="auto"/>
                                                                              </w:divBdr>
                                                                              <w:divsChild>
                                                                                <w:div w:id="15008383">
                                                                                  <w:marLeft w:val="0"/>
                                                                                  <w:marRight w:val="0"/>
                                                                                  <w:marTop w:val="0"/>
                                                                                  <w:marBottom w:val="0"/>
                                                                                  <w:divBdr>
                                                                                    <w:top w:val="none" w:sz="0" w:space="0" w:color="auto"/>
                                                                                    <w:left w:val="none" w:sz="0" w:space="0" w:color="auto"/>
                                                                                    <w:bottom w:val="none" w:sz="0" w:space="0" w:color="auto"/>
                                                                                    <w:right w:val="none" w:sz="0" w:space="0" w:color="auto"/>
                                                                                  </w:divBdr>
                                                                                  <w:divsChild>
                                                                                    <w:div w:id="2068412328">
                                                                                      <w:marLeft w:val="0"/>
                                                                                      <w:marRight w:val="0"/>
                                                                                      <w:marTop w:val="0"/>
                                                                                      <w:marBottom w:val="0"/>
                                                                                      <w:divBdr>
                                                                                        <w:top w:val="none" w:sz="0" w:space="0" w:color="auto"/>
                                                                                        <w:left w:val="none" w:sz="0" w:space="0" w:color="auto"/>
                                                                                        <w:bottom w:val="none" w:sz="0" w:space="0" w:color="auto"/>
                                                                                        <w:right w:val="none" w:sz="0" w:space="0" w:color="auto"/>
                                                                                      </w:divBdr>
                                                                                      <w:divsChild>
                                                                                        <w:div w:id="656152384">
                                                                                          <w:marLeft w:val="0"/>
                                                                                          <w:marRight w:val="0"/>
                                                                                          <w:marTop w:val="0"/>
                                                                                          <w:marBottom w:val="0"/>
                                                                                          <w:divBdr>
                                                                                            <w:top w:val="none" w:sz="0" w:space="0" w:color="auto"/>
                                                                                            <w:left w:val="none" w:sz="0" w:space="0" w:color="auto"/>
                                                                                            <w:bottom w:val="none" w:sz="0" w:space="0" w:color="auto"/>
                                                                                            <w:right w:val="none" w:sz="0" w:space="0" w:color="auto"/>
                                                                                          </w:divBdr>
                                                                                          <w:divsChild>
                                                                                            <w:div w:id="1116950905">
                                                                                              <w:marLeft w:val="0"/>
                                                                                              <w:marRight w:val="0"/>
                                                                                              <w:marTop w:val="0"/>
                                                                                              <w:marBottom w:val="0"/>
                                                                                              <w:divBdr>
                                                                                                <w:top w:val="none" w:sz="0" w:space="0" w:color="auto"/>
                                                                                                <w:left w:val="none" w:sz="0" w:space="0" w:color="auto"/>
                                                                                                <w:bottom w:val="none" w:sz="0" w:space="0" w:color="auto"/>
                                                                                                <w:right w:val="none" w:sz="0" w:space="0" w:color="auto"/>
                                                                                              </w:divBdr>
                                                                                              <w:divsChild>
                                                                                                <w:div w:id="918447967">
                                                                                                  <w:marLeft w:val="0"/>
                                                                                                  <w:marRight w:val="0"/>
                                                                                                  <w:marTop w:val="0"/>
                                                                                                  <w:marBottom w:val="0"/>
                                                                                                  <w:divBdr>
                                                                                                    <w:top w:val="none" w:sz="0" w:space="0" w:color="auto"/>
                                                                                                    <w:left w:val="none" w:sz="0" w:space="0" w:color="auto"/>
                                                                                                    <w:bottom w:val="none" w:sz="0" w:space="0" w:color="auto"/>
                                                                                                    <w:right w:val="none" w:sz="0" w:space="0" w:color="auto"/>
                                                                                                  </w:divBdr>
                                                                                                  <w:divsChild>
                                                                                                    <w:div w:id="2041740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2699560">
                                                                                      <w:marLeft w:val="0"/>
                                                                                      <w:marRight w:val="0"/>
                                                                                      <w:marTop w:val="0"/>
                                                                                      <w:marBottom w:val="0"/>
                                                                                      <w:divBdr>
                                                                                        <w:top w:val="none" w:sz="0" w:space="0" w:color="auto"/>
                                                                                        <w:left w:val="none" w:sz="0" w:space="0" w:color="auto"/>
                                                                                        <w:bottom w:val="none" w:sz="0" w:space="0" w:color="auto"/>
                                                                                        <w:right w:val="none" w:sz="0" w:space="0" w:color="auto"/>
                                                                                      </w:divBdr>
                                                                                      <w:divsChild>
                                                                                        <w:div w:id="1905070241">
                                                                                          <w:marLeft w:val="0"/>
                                                                                          <w:marRight w:val="0"/>
                                                                                          <w:marTop w:val="0"/>
                                                                                          <w:marBottom w:val="0"/>
                                                                                          <w:divBdr>
                                                                                            <w:top w:val="none" w:sz="0" w:space="0" w:color="auto"/>
                                                                                            <w:left w:val="none" w:sz="0" w:space="0" w:color="auto"/>
                                                                                            <w:bottom w:val="none" w:sz="0" w:space="0" w:color="auto"/>
                                                                                            <w:right w:val="none" w:sz="0" w:space="0" w:color="auto"/>
                                                                                          </w:divBdr>
                                                                                          <w:divsChild>
                                                                                            <w:div w:id="489567919">
                                                                                              <w:marLeft w:val="0"/>
                                                                                              <w:marRight w:val="0"/>
                                                                                              <w:marTop w:val="0"/>
                                                                                              <w:marBottom w:val="0"/>
                                                                                              <w:divBdr>
                                                                                                <w:top w:val="none" w:sz="0" w:space="0" w:color="auto"/>
                                                                                                <w:left w:val="none" w:sz="0" w:space="0" w:color="auto"/>
                                                                                                <w:bottom w:val="none" w:sz="0" w:space="0" w:color="auto"/>
                                                                                                <w:right w:val="none" w:sz="0" w:space="0" w:color="auto"/>
                                                                                              </w:divBdr>
                                                                                              <w:divsChild>
                                                                                                <w:div w:id="899052716">
                                                                                                  <w:marLeft w:val="0"/>
                                                                                                  <w:marRight w:val="0"/>
                                                                                                  <w:marTop w:val="0"/>
                                                                                                  <w:marBottom w:val="0"/>
                                                                                                  <w:divBdr>
                                                                                                    <w:top w:val="none" w:sz="0" w:space="0" w:color="auto"/>
                                                                                                    <w:left w:val="none" w:sz="0" w:space="0" w:color="auto"/>
                                                                                                    <w:bottom w:val="none" w:sz="0" w:space="0" w:color="auto"/>
                                                                                                    <w:right w:val="none" w:sz="0" w:space="0" w:color="auto"/>
                                                                                                  </w:divBdr>
                                                                                                  <w:divsChild>
                                                                                                    <w:div w:id="1647584113">
                                                                                                      <w:marLeft w:val="0"/>
                                                                                                      <w:marRight w:val="0"/>
                                                                                                      <w:marTop w:val="0"/>
                                                                                                      <w:marBottom w:val="0"/>
                                                                                                      <w:divBdr>
                                                                                                        <w:top w:val="none" w:sz="0" w:space="0" w:color="auto"/>
                                                                                                        <w:left w:val="none" w:sz="0" w:space="0" w:color="auto"/>
                                                                                                        <w:bottom w:val="none" w:sz="0" w:space="0" w:color="auto"/>
                                                                                                        <w:right w:val="none" w:sz="0" w:space="0" w:color="auto"/>
                                                                                                      </w:divBdr>
                                                                                                      <w:divsChild>
                                                                                                        <w:div w:id="750741143">
                                                                                                          <w:marLeft w:val="0"/>
                                                                                                          <w:marRight w:val="0"/>
                                                                                                          <w:marTop w:val="0"/>
                                                                                                          <w:marBottom w:val="0"/>
                                                                                                          <w:divBdr>
                                                                                                            <w:top w:val="none" w:sz="0" w:space="0" w:color="auto"/>
                                                                                                            <w:left w:val="none" w:sz="0" w:space="0" w:color="auto"/>
                                                                                                            <w:bottom w:val="none" w:sz="0" w:space="0" w:color="auto"/>
                                                                                                            <w:right w:val="none" w:sz="0" w:space="0" w:color="auto"/>
                                                                                                          </w:divBdr>
                                                                                                          <w:divsChild>
                                                                                                            <w:div w:id="1478496545">
                                                                                                              <w:marLeft w:val="0"/>
                                                                                                              <w:marRight w:val="0"/>
                                                                                                              <w:marTop w:val="0"/>
                                                                                                              <w:marBottom w:val="0"/>
                                                                                                              <w:divBdr>
                                                                                                                <w:top w:val="none" w:sz="0" w:space="0" w:color="auto"/>
                                                                                                                <w:left w:val="none" w:sz="0" w:space="0" w:color="auto"/>
                                                                                                                <w:bottom w:val="none" w:sz="0" w:space="0" w:color="auto"/>
                                                                                                                <w:right w:val="none" w:sz="0" w:space="0" w:color="auto"/>
                                                                                                              </w:divBdr>
                                                                                                              <w:divsChild>
                                                                                                                <w:div w:id="656153748">
                                                                                                                  <w:marLeft w:val="0"/>
                                                                                                                  <w:marRight w:val="0"/>
                                                                                                                  <w:marTop w:val="0"/>
                                                                                                                  <w:marBottom w:val="0"/>
                                                                                                                  <w:divBdr>
                                                                                                                    <w:top w:val="none" w:sz="0" w:space="0" w:color="auto"/>
                                                                                                                    <w:left w:val="none" w:sz="0" w:space="0" w:color="auto"/>
                                                                                                                    <w:bottom w:val="none" w:sz="0" w:space="0" w:color="auto"/>
                                                                                                                    <w:right w:val="none" w:sz="0" w:space="0" w:color="auto"/>
                                                                                                                  </w:divBdr>
                                                                                                                  <w:divsChild>
                                                                                                                    <w:div w:id="392705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99169511">
          <w:marLeft w:val="0"/>
          <w:marRight w:val="0"/>
          <w:marTop w:val="0"/>
          <w:marBottom w:val="0"/>
          <w:divBdr>
            <w:top w:val="none" w:sz="0" w:space="0" w:color="auto"/>
            <w:left w:val="none" w:sz="0" w:space="0" w:color="auto"/>
            <w:bottom w:val="none" w:sz="0" w:space="0" w:color="auto"/>
            <w:right w:val="none" w:sz="0" w:space="0" w:color="auto"/>
          </w:divBdr>
          <w:divsChild>
            <w:div w:id="1164051335">
              <w:marLeft w:val="0"/>
              <w:marRight w:val="0"/>
              <w:marTop w:val="0"/>
              <w:marBottom w:val="0"/>
              <w:divBdr>
                <w:top w:val="none" w:sz="0" w:space="0" w:color="auto"/>
                <w:left w:val="none" w:sz="0" w:space="0" w:color="auto"/>
                <w:bottom w:val="none" w:sz="0" w:space="0" w:color="auto"/>
                <w:right w:val="none" w:sz="0" w:space="0" w:color="auto"/>
              </w:divBdr>
              <w:divsChild>
                <w:div w:id="1994404919">
                  <w:marLeft w:val="0"/>
                  <w:marRight w:val="0"/>
                  <w:marTop w:val="0"/>
                  <w:marBottom w:val="0"/>
                  <w:divBdr>
                    <w:top w:val="none" w:sz="0" w:space="0" w:color="auto"/>
                    <w:left w:val="none" w:sz="0" w:space="0" w:color="auto"/>
                    <w:bottom w:val="none" w:sz="0" w:space="0" w:color="auto"/>
                    <w:right w:val="none" w:sz="0" w:space="0" w:color="auto"/>
                  </w:divBdr>
                  <w:divsChild>
                    <w:div w:id="365132658">
                      <w:marLeft w:val="0"/>
                      <w:marRight w:val="0"/>
                      <w:marTop w:val="0"/>
                      <w:marBottom w:val="0"/>
                      <w:divBdr>
                        <w:top w:val="none" w:sz="0" w:space="0" w:color="auto"/>
                        <w:left w:val="none" w:sz="0" w:space="0" w:color="auto"/>
                        <w:bottom w:val="none" w:sz="0" w:space="0" w:color="auto"/>
                        <w:right w:val="none" w:sz="0" w:space="0" w:color="auto"/>
                      </w:divBdr>
                      <w:divsChild>
                        <w:div w:id="1331562914">
                          <w:marLeft w:val="0"/>
                          <w:marRight w:val="0"/>
                          <w:marTop w:val="0"/>
                          <w:marBottom w:val="0"/>
                          <w:divBdr>
                            <w:top w:val="none" w:sz="0" w:space="0" w:color="auto"/>
                            <w:left w:val="none" w:sz="0" w:space="0" w:color="auto"/>
                            <w:bottom w:val="none" w:sz="0" w:space="0" w:color="auto"/>
                            <w:right w:val="none" w:sz="0" w:space="0" w:color="auto"/>
                          </w:divBdr>
                          <w:divsChild>
                            <w:div w:id="903836125">
                              <w:marLeft w:val="0"/>
                              <w:marRight w:val="0"/>
                              <w:marTop w:val="0"/>
                              <w:marBottom w:val="0"/>
                              <w:divBdr>
                                <w:top w:val="none" w:sz="0" w:space="0" w:color="auto"/>
                                <w:left w:val="none" w:sz="0" w:space="0" w:color="auto"/>
                                <w:bottom w:val="none" w:sz="0" w:space="0" w:color="auto"/>
                                <w:right w:val="none" w:sz="0" w:space="0" w:color="auto"/>
                              </w:divBdr>
                              <w:divsChild>
                                <w:div w:id="1025597898">
                                  <w:marLeft w:val="0"/>
                                  <w:marRight w:val="0"/>
                                  <w:marTop w:val="0"/>
                                  <w:marBottom w:val="0"/>
                                  <w:divBdr>
                                    <w:top w:val="none" w:sz="0" w:space="0" w:color="auto"/>
                                    <w:left w:val="none" w:sz="0" w:space="0" w:color="auto"/>
                                    <w:bottom w:val="none" w:sz="0" w:space="0" w:color="auto"/>
                                    <w:right w:val="none" w:sz="0" w:space="0" w:color="auto"/>
                                  </w:divBdr>
                                  <w:divsChild>
                                    <w:div w:id="1409426466">
                                      <w:marLeft w:val="0"/>
                                      <w:marRight w:val="0"/>
                                      <w:marTop w:val="0"/>
                                      <w:marBottom w:val="0"/>
                                      <w:divBdr>
                                        <w:top w:val="none" w:sz="0" w:space="0" w:color="auto"/>
                                        <w:left w:val="none" w:sz="0" w:space="0" w:color="auto"/>
                                        <w:bottom w:val="none" w:sz="0" w:space="0" w:color="auto"/>
                                        <w:right w:val="none" w:sz="0" w:space="0" w:color="auto"/>
                                      </w:divBdr>
                                      <w:divsChild>
                                        <w:div w:id="166480119">
                                          <w:marLeft w:val="0"/>
                                          <w:marRight w:val="0"/>
                                          <w:marTop w:val="0"/>
                                          <w:marBottom w:val="0"/>
                                          <w:divBdr>
                                            <w:top w:val="none" w:sz="0" w:space="0" w:color="auto"/>
                                            <w:left w:val="none" w:sz="0" w:space="0" w:color="auto"/>
                                            <w:bottom w:val="none" w:sz="0" w:space="0" w:color="auto"/>
                                            <w:right w:val="none" w:sz="0" w:space="0" w:color="auto"/>
                                          </w:divBdr>
                                          <w:divsChild>
                                            <w:div w:id="1619603416">
                                              <w:marLeft w:val="0"/>
                                              <w:marRight w:val="0"/>
                                              <w:marTop w:val="0"/>
                                              <w:marBottom w:val="0"/>
                                              <w:divBdr>
                                                <w:top w:val="none" w:sz="0" w:space="0" w:color="auto"/>
                                                <w:left w:val="none" w:sz="0" w:space="0" w:color="auto"/>
                                                <w:bottom w:val="none" w:sz="0" w:space="0" w:color="auto"/>
                                                <w:right w:val="none" w:sz="0" w:space="0" w:color="auto"/>
                                              </w:divBdr>
                                            </w:div>
                                            <w:div w:id="2051370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41659693">
              <w:marLeft w:val="0"/>
              <w:marRight w:val="0"/>
              <w:marTop w:val="0"/>
              <w:marBottom w:val="0"/>
              <w:divBdr>
                <w:top w:val="none" w:sz="0" w:space="0" w:color="auto"/>
                <w:left w:val="none" w:sz="0" w:space="0" w:color="auto"/>
                <w:bottom w:val="none" w:sz="0" w:space="0" w:color="auto"/>
                <w:right w:val="none" w:sz="0" w:space="0" w:color="auto"/>
              </w:divBdr>
              <w:divsChild>
                <w:div w:id="547219">
                  <w:marLeft w:val="0"/>
                  <w:marRight w:val="0"/>
                  <w:marTop w:val="0"/>
                  <w:marBottom w:val="0"/>
                  <w:divBdr>
                    <w:top w:val="none" w:sz="0" w:space="0" w:color="auto"/>
                    <w:left w:val="none" w:sz="0" w:space="0" w:color="auto"/>
                    <w:bottom w:val="none" w:sz="0" w:space="0" w:color="auto"/>
                    <w:right w:val="none" w:sz="0" w:space="0" w:color="auto"/>
                  </w:divBdr>
                  <w:divsChild>
                    <w:div w:id="1811553672">
                      <w:marLeft w:val="0"/>
                      <w:marRight w:val="0"/>
                      <w:marTop w:val="0"/>
                      <w:marBottom w:val="0"/>
                      <w:divBdr>
                        <w:top w:val="none" w:sz="0" w:space="0" w:color="auto"/>
                        <w:left w:val="none" w:sz="0" w:space="0" w:color="auto"/>
                        <w:bottom w:val="none" w:sz="0" w:space="0" w:color="auto"/>
                        <w:right w:val="none" w:sz="0" w:space="0" w:color="auto"/>
                      </w:divBdr>
                      <w:divsChild>
                        <w:div w:id="987517160">
                          <w:marLeft w:val="0"/>
                          <w:marRight w:val="0"/>
                          <w:marTop w:val="0"/>
                          <w:marBottom w:val="0"/>
                          <w:divBdr>
                            <w:top w:val="none" w:sz="0" w:space="0" w:color="auto"/>
                            <w:left w:val="none" w:sz="0" w:space="0" w:color="auto"/>
                            <w:bottom w:val="none" w:sz="0" w:space="0" w:color="auto"/>
                            <w:right w:val="none" w:sz="0" w:space="0" w:color="auto"/>
                          </w:divBdr>
                          <w:divsChild>
                            <w:div w:id="685179098">
                              <w:marLeft w:val="0"/>
                              <w:marRight w:val="0"/>
                              <w:marTop w:val="0"/>
                              <w:marBottom w:val="0"/>
                              <w:divBdr>
                                <w:top w:val="none" w:sz="0" w:space="0" w:color="auto"/>
                                <w:left w:val="none" w:sz="0" w:space="0" w:color="auto"/>
                                <w:bottom w:val="none" w:sz="0" w:space="0" w:color="auto"/>
                                <w:right w:val="none" w:sz="0" w:space="0" w:color="auto"/>
                              </w:divBdr>
                              <w:divsChild>
                                <w:div w:id="1459835978">
                                  <w:marLeft w:val="0"/>
                                  <w:marRight w:val="0"/>
                                  <w:marTop w:val="0"/>
                                  <w:marBottom w:val="0"/>
                                  <w:divBdr>
                                    <w:top w:val="none" w:sz="0" w:space="0" w:color="auto"/>
                                    <w:left w:val="none" w:sz="0" w:space="0" w:color="auto"/>
                                    <w:bottom w:val="none" w:sz="0" w:space="0" w:color="auto"/>
                                    <w:right w:val="none" w:sz="0" w:space="0" w:color="auto"/>
                                  </w:divBdr>
                                  <w:divsChild>
                                    <w:div w:id="162673977">
                                      <w:marLeft w:val="0"/>
                                      <w:marRight w:val="0"/>
                                      <w:marTop w:val="0"/>
                                      <w:marBottom w:val="0"/>
                                      <w:divBdr>
                                        <w:top w:val="none" w:sz="0" w:space="0" w:color="auto"/>
                                        <w:left w:val="none" w:sz="0" w:space="0" w:color="auto"/>
                                        <w:bottom w:val="none" w:sz="0" w:space="0" w:color="auto"/>
                                        <w:right w:val="none" w:sz="0" w:space="0" w:color="auto"/>
                                      </w:divBdr>
                                      <w:divsChild>
                                        <w:div w:id="1461265831">
                                          <w:marLeft w:val="0"/>
                                          <w:marRight w:val="0"/>
                                          <w:marTop w:val="0"/>
                                          <w:marBottom w:val="0"/>
                                          <w:divBdr>
                                            <w:top w:val="none" w:sz="0" w:space="0" w:color="auto"/>
                                            <w:left w:val="none" w:sz="0" w:space="0" w:color="auto"/>
                                            <w:bottom w:val="none" w:sz="0" w:space="0" w:color="auto"/>
                                            <w:right w:val="none" w:sz="0" w:space="0" w:color="auto"/>
                                          </w:divBdr>
                                          <w:divsChild>
                                            <w:div w:id="1186095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9257849">
              <w:marLeft w:val="0"/>
              <w:marRight w:val="0"/>
              <w:marTop w:val="0"/>
              <w:marBottom w:val="0"/>
              <w:divBdr>
                <w:top w:val="none" w:sz="0" w:space="0" w:color="auto"/>
                <w:left w:val="none" w:sz="0" w:space="0" w:color="auto"/>
                <w:bottom w:val="none" w:sz="0" w:space="0" w:color="auto"/>
                <w:right w:val="none" w:sz="0" w:space="0" w:color="auto"/>
              </w:divBdr>
              <w:divsChild>
                <w:div w:id="1589848931">
                  <w:marLeft w:val="0"/>
                  <w:marRight w:val="0"/>
                  <w:marTop w:val="0"/>
                  <w:marBottom w:val="0"/>
                  <w:divBdr>
                    <w:top w:val="none" w:sz="0" w:space="0" w:color="auto"/>
                    <w:left w:val="none" w:sz="0" w:space="0" w:color="auto"/>
                    <w:bottom w:val="none" w:sz="0" w:space="0" w:color="auto"/>
                    <w:right w:val="none" w:sz="0" w:space="0" w:color="auto"/>
                  </w:divBdr>
                  <w:divsChild>
                    <w:div w:id="394082604">
                      <w:marLeft w:val="0"/>
                      <w:marRight w:val="0"/>
                      <w:marTop w:val="0"/>
                      <w:marBottom w:val="0"/>
                      <w:divBdr>
                        <w:top w:val="none" w:sz="0" w:space="0" w:color="auto"/>
                        <w:left w:val="none" w:sz="0" w:space="0" w:color="auto"/>
                        <w:bottom w:val="none" w:sz="0" w:space="0" w:color="auto"/>
                        <w:right w:val="none" w:sz="0" w:space="0" w:color="auto"/>
                      </w:divBdr>
                      <w:divsChild>
                        <w:div w:id="827208942">
                          <w:marLeft w:val="0"/>
                          <w:marRight w:val="0"/>
                          <w:marTop w:val="0"/>
                          <w:marBottom w:val="0"/>
                          <w:divBdr>
                            <w:top w:val="none" w:sz="0" w:space="0" w:color="auto"/>
                            <w:left w:val="none" w:sz="0" w:space="0" w:color="auto"/>
                            <w:bottom w:val="none" w:sz="0" w:space="0" w:color="auto"/>
                            <w:right w:val="none" w:sz="0" w:space="0" w:color="auto"/>
                          </w:divBdr>
                          <w:divsChild>
                            <w:div w:id="1842306763">
                              <w:marLeft w:val="0"/>
                              <w:marRight w:val="0"/>
                              <w:marTop w:val="0"/>
                              <w:marBottom w:val="0"/>
                              <w:divBdr>
                                <w:top w:val="none" w:sz="0" w:space="0" w:color="auto"/>
                                <w:left w:val="none" w:sz="0" w:space="0" w:color="auto"/>
                                <w:bottom w:val="none" w:sz="0" w:space="0" w:color="auto"/>
                                <w:right w:val="none" w:sz="0" w:space="0" w:color="auto"/>
                              </w:divBdr>
                              <w:divsChild>
                                <w:div w:id="230893377">
                                  <w:marLeft w:val="0"/>
                                  <w:marRight w:val="0"/>
                                  <w:marTop w:val="0"/>
                                  <w:marBottom w:val="0"/>
                                  <w:divBdr>
                                    <w:top w:val="none" w:sz="0" w:space="0" w:color="auto"/>
                                    <w:left w:val="none" w:sz="0" w:space="0" w:color="auto"/>
                                    <w:bottom w:val="none" w:sz="0" w:space="0" w:color="auto"/>
                                    <w:right w:val="none" w:sz="0" w:space="0" w:color="auto"/>
                                  </w:divBdr>
                                  <w:divsChild>
                                    <w:div w:id="341324570">
                                      <w:marLeft w:val="0"/>
                                      <w:marRight w:val="0"/>
                                      <w:marTop w:val="0"/>
                                      <w:marBottom w:val="0"/>
                                      <w:divBdr>
                                        <w:top w:val="none" w:sz="0" w:space="0" w:color="auto"/>
                                        <w:left w:val="none" w:sz="0" w:space="0" w:color="auto"/>
                                        <w:bottom w:val="none" w:sz="0" w:space="0" w:color="auto"/>
                                        <w:right w:val="none" w:sz="0" w:space="0" w:color="auto"/>
                                      </w:divBdr>
                                      <w:divsChild>
                                        <w:div w:id="1588340816">
                                          <w:marLeft w:val="0"/>
                                          <w:marRight w:val="0"/>
                                          <w:marTop w:val="0"/>
                                          <w:marBottom w:val="0"/>
                                          <w:divBdr>
                                            <w:top w:val="none" w:sz="0" w:space="0" w:color="auto"/>
                                            <w:left w:val="none" w:sz="0" w:space="0" w:color="auto"/>
                                            <w:bottom w:val="none" w:sz="0" w:space="0" w:color="auto"/>
                                            <w:right w:val="none" w:sz="0" w:space="0" w:color="auto"/>
                                          </w:divBdr>
                                          <w:divsChild>
                                            <w:div w:id="217740912">
                                              <w:marLeft w:val="0"/>
                                              <w:marRight w:val="0"/>
                                              <w:marTop w:val="0"/>
                                              <w:marBottom w:val="0"/>
                                              <w:divBdr>
                                                <w:top w:val="none" w:sz="0" w:space="0" w:color="auto"/>
                                                <w:left w:val="none" w:sz="0" w:space="0" w:color="auto"/>
                                                <w:bottom w:val="none" w:sz="0" w:space="0" w:color="auto"/>
                                                <w:right w:val="none" w:sz="0" w:space="0" w:color="auto"/>
                                              </w:divBdr>
                                            </w:div>
                                            <w:div w:id="1496604508">
                                              <w:marLeft w:val="0"/>
                                              <w:marRight w:val="0"/>
                                              <w:marTop w:val="0"/>
                                              <w:marBottom w:val="0"/>
                                              <w:divBdr>
                                                <w:top w:val="none" w:sz="0" w:space="0" w:color="auto"/>
                                                <w:left w:val="none" w:sz="0" w:space="0" w:color="auto"/>
                                                <w:bottom w:val="none" w:sz="0" w:space="0" w:color="auto"/>
                                                <w:right w:val="none" w:sz="0" w:space="0" w:color="auto"/>
                                              </w:divBdr>
                                            </w:div>
                                            <w:div w:id="1765608859">
                                              <w:marLeft w:val="0"/>
                                              <w:marRight w:val="0"/>
                                              <w:marTop w:val="0"/>
                                              <w:marBottom w:val="0"/>
                                              <w:divBdr>
                                                <w:top w:val="none" w:sz="0" w:space="0" w:color="auto"/>
                                                <w:left w:val="none" w:sz="0" w:space="0" w:color="auto"/>
                                                <w:bottom w:val="none" w:sz="0" w:space="0" w:color="auto"/>
                                                <w:right w:val="none" w:sz="0" w:space="0" w:color="auto"/>
                                              </w:divBdr>
                                            </w:div>
                                            <w:div w:id="1889993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skok.no/"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hyperlink" Target="http://www.skok.no/"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yperlink" Target="https://lovdata.no/dokument/SF/forskrift/2012-06-16-622" TargetMode="External"/><Relationship Id="rId23" Type="http://schemas.openxmlformats.org/officeDocument/2006/relationships/customXml" Target="../customXml/item7.xml"/><Relationship Id="rId10" Type="http://schemas.openxmlformats.org/officeDocument/2006/relationships/footnotes" Target="foot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miljodirektoratet.no/ansvarsomrader/kjemikalier/prioritetslista/" TargetMode="External"/><Relationship Id="rId22" Type="http://schemas.openxmlformats.org/officeDocument/2006/relationships/customXml" Target="../customXml/item6.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document>
  <header/>
  <properties>
    <language/>
    <templateURI>docx</templateURI>
    <websakInfo>
      <fletteDato>29.05.2026</fletteDato>
      <sakid>2019010236</sakid>
      <jpid>2019026582</jpid>
      <filUnique/>
      <filChecksumFørFlett/>
      <erHoveddokument>False</erHoveddokument>
      <dcTitle>Konkurransegrunnlag</dcTitle>
    </websakInfo>
    <mergeMode>MergeOne</mergeMode>
    <showHiddenMark>False</showHiddenMark>
  </properties>
  <body/>
  <footer/>
</document>
</file>

<file path=customXml/item2.xml><?xml version="1.0" encoding="utf-8"?>
<root>
</root>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document>
  <properties>
    <websakInfo>
      <fletteDato>29.05.2026</fletteDato>
      <sakid>2019010236</sakid>
      <jpid>2019026582</jpid>
      <filUnique/>
      <filChecksumFørFlett/>
      <erHoveddokument>False</erHoveddokument>
      <dcTitle>Konkurransegrunnlag</dcTitle>
    </websakInfo>
    <templateURI>docx</templateURI>
    <language/>
    <mergeMode>MergeOne</mergeMode>
    <showHiddenMark>False</showHiddenMark>
  </properties>
  <body/>
  <footer/>
  <header/>
</document>
</file>

<file path=customXml/item6.xml><?xml version="1.0" encoding="utf-8"?>
<ct:contentTypeSchema xmlns:ct="http://schemas.microsoft.com/office/2006/metadata/contentType" xmlns:ma="http://schemas.microsoft.com/office/2006/metadata/properties/metaAttributes" ct:_="" ma:_="" ma:contentTypeName="Dokument" ma:contentTypeID="0x010100F9C1D2340969A140A5BF5CB778BCF25E" ma:contentTypeVersion="3" ma:contentTypeDescription="Opprett et nytt dokument." ma:contentTypeScope="" ma:versionID="5ff9794866e5806bb74d8befae441e9c">
  <xsd:schema xmlns:xsd="http://www.w3.org/2001/XMLSchema" xmlns:xs="http://www.w3.org/2001/XMLSchema" xmlns:p="http://schemas.microsoft.com/office/2006/metadata/properties" xmlns:ns2="10532e22-01b6-436b-a71d-3775acb88dff" targetNamespace="http://schemas.microsoft.com/office/2006/metadata/properties" ma:root="true" ma:fieldsID="eea4d53bceb795b973df3dc4acf18564" ns2:_="">
    <xsd:import namespace="10532e22-01b6-436b-a71d-3775acb88dff"/>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532e22-01b6-436b-a71d-3775acb88d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3E151DE-A80E-4795-9025-197501E9B912}">
  <ds:schemaRefs/>
</ds:datastoreItem>
</file>

<file path=customXml/itemProps2.xml><?xml version="1.0" encoding="utf-8"?>
<ds:datastoreItem xmlns:ds="http://schemas.openxmlformats.org/officeDocument/2006/customXml" ds:itemID="{EF2AC1A3-F3AD-4EAF-9E2E-E2FB94C30E62}">
  <ds:schemaRefs/>
</ds:datastoreItem>
</file>

<file path=customXml/itemProps3.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4.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967DCA73-53BF-4B82-A927-1E31EBB95C5C}">
  <ds:schemaRefs/>
</ds:datastoreItem>
</file>

<file path=customXml/itemProps6.xml><?xml version="1.0" encoding="utf-8"?>
<ds:datastoreItem xmlns:ds="http://schemas.openxmlformats.org/officeDocument/2006/customXml" ds:itemID="{7C997FC0-FDEF-44B7-98C5-57653DC4A22E}"/>
</file>

<file path=customXml/itemProps7.xml><?xml version="1.0" encoding="utf-8"?>
<ds:datastoreItem xmlns:ds="http://schemas.openxmlformats.org/officeDocument/2006/customXml" ds:itemID="{B94B3700-6D63-418A-A21E-D8A684C0CC53}"/>
</file>

<file path=docProps/app.xml><?xml version="1.0" encoding="utf-8"?>
<Properties xmlns="http://schemas.openxmlformats.org/officeDocument/2006/extended-properties" xmlns:vt="http://schemas.openxmlformats.org/officeDocument/2006/docPropsVTypes">
  <Template>Oslo Tomt dokument.dotx</Template>
  <TotalTime>336</TotalTime>
  <Pages>22</Pages>
  <Words>5120</Words>
  <Characters>27140</Characters>
  <Application>Microsoft Office Word</Application>
  <DocSecurity>0</DocSecurity>
  <Lines>226</Lines>
  <Paragraphs>64</Paragraphs>
  <ScaleCrop>false</ScaleCrop>
  <Company>Oslo kommune</Company>
  <LinksUpToDate>false</LinksUpToDate>
  <CharactersWithSpaces>32196</CharactersWithSpaces>
  <SharedDoc>false</SharedDoc>
  <HLinks>
    <vt:vector size="78" baseType="variant">
      <vt:variant>
        <vt:i4>4063348</vt:i4>
      </vt:variant>
      <vt:variant>
        <vt:i4>54</vt:i4>
      </vt:variant>
      <vt:variant>
        <vt:i4>0</vt:i4>
      </vt:variant>
      <vt:variant>
        <vt:i4>5</vt:i4>
      </vt:variant>
      <vt:variant>
        <vt:lpwstr>https://lovdata.no/dokument/SF/forskrift/2012-06-16-622</vt:lpwstr>
      </vt:variant>
      <vt:variant>
        <vt:lpwstr/>
      </vt:variant>
      <vt:variant>
        <vt:i4>4194316</vt:i4>
      </vt:variant>
      <vt:variant>
        <vt:i4>51</vt:i4>
      </vt:variant>
      <vt:variant>
        <vt:i4>0</vt:i4>
      </vt:variant>
      <vt:variant>
        <vt:i4>5</vt:i4>
      </vt:variant>
      <vt:variant>
        <vt:lpwstr>https://www.miljodirektoratet.no/ansvarsomrader/kjemikalier/prioritetslista/</vt:lpwstr>
      </vt:variant>
      <vt:variant>
        <vt:lpwstr/>
      </vt:variant>
      <vt:variant>
        <vt:i4>7733310</vt:i4>
      </vt:variant>
      <vt:variant>
        <vt:i4>48</vt:i4>
      </vt:variant>
      <vt:variant>
        <vt:i4>0</vt:i4>
      </vt:variant>
      <vt:variant>
        <vt:i4>5</vt:i4>
      </vt:variant>
      <vt:variant>
        <vt:lpwstr>http://www.skok.no/</vt:lpwstr>
      </vt:variant>
      <vt:variant>
        <vt:lpwstr/>
      </vt:variant>
      <vt:variant>
        <vt:i4>7733310</vt:i4>
      </vt:variant>
      <vt:variant>
        <vt:i4>45</vt:i4>
      </vt:variant>
      <vt:variant>
        <vt:i4>0</vt:i4>
      </vt:variant>
      <vt:variant>
        <vt:i4>5</vt:i4>
      </vt:variant>
      <vt:variant>
        <vt:lpwstr>http://www.skok.no/</vt:lpwstr>
      </vt:variant>
      <vt:variant>
        <vt:lpwstr/>
      </vt:variant>
      <vt:variant>
        <vt:i4>1310781</vt:i4>
      </vt:variant>
      <vt:variant>
        <vt:i4>38</vt:i4>
      </vt:variant>
      <vt:variant>
        <vt:i4>0</vt:i4>
      </vt:variant>
      <vt:variant>
        <vt:i4>5</vt:i4>
      </vt:variant>
      <vt:variant>
        <vt:lpwstr/>
      </vt:variant>
      <vt:variant>
        <vt:lpwstr>_Toc982624498</vt:lpwstr>
      </vt:variant>
      <vt:variant>
        <vt:i4>3080199</vt:i4>
      </vt:variant>
      <vt:variant>
        <vt:i4>32</vt:i4>
      </vt:variant>
      <vt:variant>
        <vt:i4>0</vt:i4>
      </vt:variant>
      <vt:variant>
        <vt:i4>5</vt:i4>
      </vt:variant>
      <vt:variant>
        <vt:lpwstr/>
      </vt:variant>
      <vt:variant>
        <vt:lpwstr>_Toc1469156979</vt:lpwstr>
      </vt:variant>
      <vt:variant>
        <vt:i4>2162700</vt:i4>
      </vt:variant>
      <vt:variant>
        <vt:i4>26</vt:i4>
      </vt:variant>
      <vt:variant>
        <vt:i4>0</vt:i4>
      </vt:variant>
      <vt:variant>
        <vt:i4>5</vt:i4>
      </vt:variant>
      <vt:variant>
        <vt:lpwstr/>
      </vt:variant>
      <vt:variant>
        <vt:lpwstr>_Toc1580136020</vt:lpwstr>
      </vt:variant>
      <vt:variant>
        <vt:i4>2818058</vt:i4>
      </vt:variant>
      <vt:variant>
        <vt:i4>23</vt:i4>
      </vt:variant>
      <vt:variant>
        <vt:i4>0</vt:i4>
      </vt:variant>
      <vt:variant>
        <vt:i4>5</vt:i4>
      </vt:variant>
      <vt:variant>
        <vt:lpwstr/>
      </vt:variant>
      <vt:variant>
        <vt:lpwstr>_Toc1253328758</vt:lpwstr>
      </vt:variant>
      <vt:variant>
        <vt:i4>2424839</vt:i4>
      </vt:variant>
      <vt:variant>
        <vt:i4>20</vt:i4>
      </vt:variant>
      <vt:variant>
        <vt:i4>0</vt:i4>
      </vt:variant>
      <vt:variant>
        <vt:i4>5</vt:i4>
      </vt:variant>
      <vt:variant>
        <vt:lpwstr/>
      </vt:variant>
      <vt:variant>
        <vt:lpwstr>_Toc1409191462</vt:lpwstr>
      </vt:variant>
      <vt:variant>
        <vt:i4>2818050</vt:i4>
      </vt:variant>
      <vt:variant>
        <vt:i4>17</vt:i4>
      </vt:variant>
      <vt:variant>
        <vt:i4>0</vt:i4>
      </vt:variant>
      <vt:variant>
        <vt:i4>5</vt:i4>
      </vt:variant>
      <vt:variant>
        <vt:lpwstr/>
      </vt:variant>
      <vt:variant>
        <vt:lpwstr>_Toc1363091247</vt:lpwstr>
      </vt:variant>
      <vt:variant>
        <vt:i4>1179707</vt:i4>
      </vt:variant>
      <vt:variant>
        <vt:i4>11</vt:i4>
      </vt:variant>
      <vt:variant>
        <vt:i4>0</vt:i4>
      </vt:variant>
      <vt:variant>
        <vt:i4>5</vt:i4>
      </vt:variant>
      <vt:variant>
        <vt:lpwstr/>
      </vt:variant>
      <vt:variant>
        <vt:lpwstr>_Toc973774616</vt:lpwstr>
      </vt:variant>
      <vt:variant>
        <vt:i4>2818056</vt:i4>
      </vt:variant>
      <vt:variant>
        <vt:i4>5</vt:i4>
      </vt:variant>
      <vt:variant>
        <vt:i4>0</vt:i4>
      </vt:variant>
      <vt:variant>
        <vt:i4>5</vt:i4>
      </vt:variant>
      <vt:variant>
        <vt:lpwstr/>
      </vt:variant>
      <vt:variant>
        <vt:lpwstr>_Toc1195880484</vt:lpwstr>
      </vt:variant>
      <vt:variant>
        <vt:i4>2490376</vt:i4>
      </vt:variant>
      <vt:variant>
        <vt:i4>2</vt:i4>
      </vt:variant>
      <vt:variant>
        <vt:i4>0</vt:i4>
      </vt:variant>
      <vt:variant>
        <vt:i4>5</vt:i4>
      </vt:variant>
      <vt:variant>
        <vt:lpwstr/>
      </vt:variant>
      <vt:variant>
        <vt:lpwstr>_Toc2098163718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Konkurransegrunnlag</dc:title>
  <dc:subject/>
  <dc:creator>Joakim Andreas Yksnøy Rødven</dc:creator>
  <cp:keywords/>
  <cp:lastModifiedBy>André Joachim Frank</cp:lastModifiedBy>
  <cp:revision>465</cp:revision>
  <dcterms:created xsi:type="dcterms:W3CDTF">2026-01-16T09:35:00Z</dcterms:created>
  <dcterms:modified xsi:type="dcterms:W3CDTF">2026-05-29T12:37:00Z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0x010100F9C1D2340969A140A5BF5CB778BCF25E</vt:lpwstr>
  </property>
  <property fmtid="{D5CDD505-2E9C-101B-9397-08002B2CF9AE}" pid="4" name="_ExtendedDescription">
    <vt:lpwstr/>
  </property>
</Properties>
</file>